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3A12B8" w14:textId="5B99C5A4" w:rsidR="006E21F6" w:rsidRPr="002C731C" w:rsidRDefault="002C731C" w:rsidP="002C731C">
      <w:r w:rsidRPr="002C731C">
        <w:rPr>
          <w:rFonts w:ascii="Cambria" w:eastAsia="Times New Roman" w:hAnsi="Cambria" w:cs="Times New Roman"/>
          <w:noProof/>
          <w:sz w:val="56"/>
          <w:szCs w:val="56"/>
        </w:rPr>
        <w:drawing>
          <wp:anchor distT="0" distB="0" distL="114300" distR="114300" simplePos="0" relativeHeight="251643904" behindDoc="0" locked="0" layoutInCell="1" allowOverlap="1" wp14:anchorId="183A165D" wp14:editId="12D2AAE6">
            <wp:simplePos x="0" y="0"/>
            <wp:positionH relativeFrom="margin">
              <wp:posOffset>-267970</wp:posOffset>
            </wp:positionH>
            <wp:positionV relativeFrom="margin">
              <wp:posOffset>-218349</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p>
    <w:p w14:paraId="183A12B9" w14:textId="77777777" w:rsidR="006E21F6" w:rsidRPr="002C731C" w:rsidRDefault="006E21F6" w:rsidP="002C731C"/>
    <w:p w14:paraId="183A12BA" w14:textId="77777777" w:rsidR="006E21F6" w:rsidRPr="002C731C" w:rsidRDefault="006E21F6" w:rsidP="002C731C"/>
    <w:p w14:paraId="183A12BB" w14:textId="77777777" w:rsidR="006E21F6" w:rsidRPr="002C731C" w:rsidRDefault="006E21F6" w:rsidP="002C731C"/>
    <w:p w14:paraId="183A12BC" w14:textId="77777777" w:rsidR="006E21F6" w:rsidRPr="002C731C" w:rsidRDefault="006E21F6" w:rsidP="002C731C"/>
    <w:p w14:paraId="183A12BD" w14:textId="77777777" w:rsidR="006E21F6" w:rsidRPr="002C731C" w:rsidRDefault="006E21F6" w:rsidP="002C731C"/>
    <w:p w14:paraId="183A12BE" w14:textId="77777777" w:rsidR="006E21F6" w:rsidRPr="002C731C" w:rsidRDefault="006E21F6" w:rsidP="002C731C"/>
    <w:p w14:paraId="183A12BF" w14:textId="77777777" w:rsidR="00462E0D" w:rsidRPr="002C731C" w:rsidRDefault="00462E0D" w:rsidP="002C731C"/>
    <w:p w14:paraId="183A12C0" w14:textId="77777777" w:rsidR="00462E0D" w:rsidRPr="002C731C" w:rsidRDefault="00462E0D" w:rsidP="002C731C"/>
    <w:p w14:paraId="183A12C1" w14:textId="48096D75" w:rsidR="003B3B1F" w:rsidRPr="009E1E43" w:rsidRDefault="006E21F6" w:rsidP="009E1E43">
      <w:pPr>
        <w:spacing w:after="0"/>
        <w:jc w:val="center"/>
        <w:rPr>
          <w:rFonts w:asciiTheme="majorHAnsi" w:hAnsiTheme="majorHAnsi" w:cs="Arial"/>
          <w:b/>
          <w:sz w:val="96"/>
          <w:szCs w:val="56"/>
        </w:rPr>
      </w:pPr>
      <w:r w:rsidRPr="009E1E43">
        <w:rPr>
          <w:rFonts w:asciiTheme="majorHAnsi" w:hAnsiTheme="majorHAnsi" w:cs="Arial"/>
          <w:b/>
          <w:sz w:val="96"/>
          <w:szCs w:val="56"/>
        </w:rPr>
        <w:t xml:space="preserve">Self-Paced Training Exercises: </w:t>
      </w:r>
      <w:r w:rsidR="00151633">
        <w:rPr>
          <w:rFonts w:asciiTheme="majorHAnsi" w:hAnsiTheme="majorHAnsi" w:cs="Arial"/>
          <w:b/>
          <w:sz w:val="96"/>
          <w:szCs w:val="56"/>
        </w:rPr>
        <w:t>India</w:t>
      </w:r>
    </w:p>
    <w:p w14:paraId="183A12C2" w14:textId="77777777" w:rsidR="007840E8" w:rsidRPr="002C731C" w:rsidRDefault="007840E8" w:rsidP="002C731C"/>
    <w:p w14:paraId="183A12C3" w14:textId="77777777" w:rsidR="007840E8" w:rsidRPr="00CA733B" w:rsidRDefault="007840E8" w:rsidP="002C731C">
      <w:pPr>
        <w:rPr>
          <w:b/>
        </w:rPr>
      </w:pPr>
    </w:p>
    <w:p w14:paraId="1B7080D4" w14:textId="77777777" w:rsidR="002C731C" w:rsidRPr="002C731C" w:rsidRDefault="002C731C" w:rsidP="002C731C"/>
    <w:p w14:paraId="460AFB6A" w14:textId="77777777" w:rsidR="002C731C" w:rsidRPr="002C731C" w:rsidRDefault="002C731C" w:rsidP="002C731C"/>
    <w:p w14:paraId="2E5BE667" w14:textId="77777777" w:rsidR="002C731C" w:rsidRPr="002C731C" w:rsidRDefault="002C731C" w:rsidP="002C731C"/>
    <w:p w14:paraId="7F00BDF7" w14:textId="77777777" w:rsidR="002C731C" w:rsidRPr="002C731C" w:rsidRDefault="002C731C" w:rsidP="002C731C"/>
    <w:p w14:paraId="5A84AEF4" w14:textId="77777777" w:rsidR="002C731C" w:rsidRPr="002C731C" w:rsidRDefault="002C731C" w:rsidP="002C731C"/>
    <w:p w14:paraId="2F38BB01" w14:textId="45730A74" w:rsidR="002C731C" w:rsidRPr="002C731C" w:rsidRDefault="002C731C" w:rsidP="002C731C"/>
    <w:p w14:paraId="2E6AF293" w14:textId="19528C13" w:rsidR="002C731C" w:rsidRPr="002C731C" w:rsidRDefault="009E1E43" w:rsidP="002C731C">
      <w:r w:rsidRPr="002C731C">
        <w:rPr>
          <w:rFonts w:eastAsia="Times New Roman" w:cs="Times New Roman"/>
          <w:noProof/>
          <w:sz w:val="56"/>
          <w:szCs w:val="56"/>
        </w:rPr>
        <w:drawing>
          <wp:anchor distT="0" distB="0" distL="114300" distR="114300" simplePos="0" relativeHeight="251644928" behindDoc="0" locked="0" layoutInCell="1" allowOverlap="1" wp14:anchorId="183A165B" wp14:editId="0ED4824E">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38EF6A56" w14:textId="49F6BA36" w:rsidR="002C731C" w:rsidRPr="002C731C" w:rsidRDefault="002C731C" w:rsidP="002C731C"/>
    <w:p w14:paraId="71FB1F8E" w14:textId="43CABB34" w:rsidR="002C731C" w:rsidRDefault="002C731C" w:rsidP="002C731C">
      <w:pPr>
        <w:pStyle w:val="Footer"/>
      </w:pPr>
    </w:p>
    <w:p w14:paraId="0EB42B2C" w14:textId="77777777" w:rsidR="002C731C" w:rsidRDefault="002C731C" w:rsidP="002C731C">
      <w:pPr>
        <w:sectPr w:rsidR="002C731C" w:rsidSect="009E1E43">
          <w:footerReference w:type="default" r:id="rId15"/>
          <w:pgSz w:w="12240" w:h="15840" w:code="1"/>
          <w:pgMar w:top="1440" w:right="1440" w:bottom="1440" w:left="1440" w:header="576" w:footer="576" w:gutter="0"/>
          <w:cols w:space="720"/>
          <w:docGrid w:linePitch="360"/>
        </w:sectPr>
      </w:pPr>
    </w:p>
    <w:p w14:paraId="183A12C4" w14:textId="319394A1" w:rsidR="007840E8" w:rsidRPr="00072FEB" w:rsidRDefault="002C731C" w:rsidP="00072FEB">
      <w:pPr>
        <w:rPr>
          <w:rFonts w:asciiTheme="majorHAnsi" w:hAnsiTheme="majorHAnsi"/>
          <w:b/>
          <w:color w:val="1F497D" w:themeColor="text2"/>
          <w:sz w:val="40"/>
          <w:szCs w:val="40"/>
        </w:rPr>
      </w:pPr>
      <w:r w:rsidRPr="00072FEB">
        <w:rPr>
          <w:rFonts w:asciiTheme="majorHAnsi" w:hAnsiTheme="majorHAnsi"/>
          <w:b/>
          <w:color w:val="1F497D" w:themeColor="text2"/>
          <w:sz w:val="40"/>
          <w:szCs w:val="40"/>
        </w:rPr>
        <w:lastRenderedPageBreak/>
        <w:t>Table of Contents</w:t>
      </w:r>
    </w:p>
    <w:p w14:paraId="0EDA8A2E" w14:textId="269CD04B" w:rsidR="007C11DF" w:rsidRDefault="00487D39">
      <w:pPr>
        <w:pStyle w:val="TOC1"/>
        <w:tabs>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1031034" w:history="1">
        <w:r w:rsidR="007C11DF" w:rsidRPr="009041FA">
          <w:rPr>
            <w:rStyle w:val="Hyperlink"/>
            <w:noProof/>
          </w:rPr>
          <w:t>Introduction to BenMAP-CE</w:t>
        </w:r>
        <w:r w:rsidR="007C11DF">
          <w:rPr>
            <w:noProof/>
            <w:webHidden/>
          </w:rPr>
          <w:tab/>
        </w:r>
        <w:r w:rsidR="007C11DF">
          <w:rPr>
            <w:noProof/>
            <w:webHidden/>
          </w:rPr>
          <w:fldChar w:fldCharType="begin"/>
        </w:r>
        <w:r w:rsidR="007C11DF">
          <w:rPr>
            <w:noProof/>
            <w:webHidden/>
          </w:rPr>
          <w:instrText xml:space="preserve"> PAGEREF _Toc1031034 \h </w:instrText>
        </w:r>
        <w:r w:rsidR="007C11DF">
          <w:rPr>
            <w:noProof/>
            <w:webHidden/>
          </w:rPr>
        </w:r>
        <w:r w:rsidR="007C11DF">
          <w:rPr>
            <w:noProof/>
            <w:webHidden/>
          </w:rPr>
          <w:fldChar w:fldCharType="separate"/>
        </w:r>
        <w:r w:rsidR="007C11DF">
          <w:rPr>
            <w:noProof/>
            <w:webHidden/>
          </w:rPr>
          <w:t>1</w:t>
        </w:r>
        <w:r w:rsidR="007C11DF">
          <w:rPr>
            <w:noProof/>
            <w:webHidden/>
          </w:rPr>
          <w:fldChar w:fldCharType="end"/>
        </w:r>
      </w:hyperlink>
    </w:p>
    <w:p w14:paraId="70F3B64A" w14:textId="6145E56E" w:rsidR="007C11DF" w:rsidRDefault="00365267">
      <w:pPr>
        <w:pStyle w:val="TOC1"/>
        <w:tabs>
          <w:tab w:val="right" w:leader="dot" w:pos="9350"/>
        </w:tabs>
        <w:rPr>
          <w:rFonts w:asciiTheme="minorHAnsi" w:eastAsiaTheme="minorEastAsia" w:hAnsiTheme="minorHAnsi"/>
          <w:noProof/>
        </w:rPr>
      </w:pPr>
      <w:hyperlink w:anchor="_Toc1031035" w:history="1">
        <w:r w:rsidR="007C11DF" w:rsidRPr="009041FA">
          <w:rPr>
            <w:rStyle w:val="Hyperlink"/>
            <w:noProof/>
          </w:rPr>
          <w:t>About These Exercises</w:t>
        </w:r>
        <w:r w:rsidR="007C11DF">
          <w:rPr>
            <w:noProof/>
            <w:webHidden/>
          </w:rPr>
          <w:tab/>
        </w:r>
        <w:r w:rsidR="007C11DF">
          <w:rPr>
            <w:noProof/>
            <w:webHidden/>
          </w:rPr>
          <w:fldChar w:fldCharType="begin"/>
        </w:r>
        <w:r w:rsidR="007C11DF">
          <w:rPr>
            <w:noProof/>
            <w:webHidden/>
          </w:rPr>
          <w:instrText xml:space="preserve"> PAGEREF _Toc1031035 \h </w:instrText>
        </w:r>
        <w:r w:rsidR="007C11DF">
          <w:rPr>
            <w:noProof/>
            <w:webHidden/>
          </w:rPr>
        </w:r>
        <w:r w:rsidR="007C11DF">
          <w:rPr>
            <w:noProof/>
            <w:webHidden/>
          </w:rPr>
          <w:fldChar w:fldCharType="separate"/>
        </w:r>
        <w:r w:rsidR="007C11DF">
          <w:rPr>
            <w:noProof/>
            <w:webHidden/>
          </w:rPr>
          <w:t>1</w:t>
        </w:r>
        <w:r w:rsidR="007C11DF">
          <w:rPr>
            <w:noProof/>
            <w:webHidden/>
          </w:rPr>
          <w:fldChar w:fldCharType="end"/>
        </w:r>
      </w:hyperlink>
    </w:p>
    <w:p w14:paraId="50A51BD5" w14:textId="373648BB" w:rsidR="007C11DF" w:rsidRDefault="00365267">
      <w:pPr>
        <w:pStyle w:val="TOC1"/>
        <w:tabs>
          <w:tab w:val="right" w:leader="dot" w:pos="9350"/>
        </w:tabs>
        <w:rPr>
          <w:rFonts w:asciiTheme="minorHAnsi" w:eastAsiaTheme="minorEastAsia" w:hAnsiTheme="minorHAnsi"/>
          <w:noProof/>
        </w:rPr>
      </w:pPr>
      <w:hyperlink w:anchor="_Toc1031036" w:history="1">
        <w:r w:rsidR="007C11DF" w:rsidRPr="009041FA">
          <w:rPr>
            <w:rStyle w:val="Hyperlink"/>
            <w:noProof/>
          </w:rPr>
          <w:t>Exercise Scenario and Data Requirements</w:t>
        </w:r>
        <w:r w:rsidR="007C11DF">
          <w:rPr>
            <w:noProof/>
            <w:webHidden/>
          </w:rPr>
          <w:tab/>
        </w:r>
        <w:r w:rsidR="007C11DF">
          <w:rPr>
            <w:noProof/>
            <w:webHidden/>
          </w:rPr>
          <w:fldChar w:fldCharType="begin"/>
        </w:r>
        <w:r w:rsidR="007C11DF">
          <w:rPr>
            <w:noProof/>
            <w:webHidden/>
          </w:rPr>
          <w:instrText xml:space="preserve"> PAGEREF _Toc1031036 \h </w:instrText>
        </w:r>
        <w:r w:rsidR="007C11DF">
          <w:rPr>
            <w:noProof/>
            <w:webHidden/>
          </w:rPr>
        </w:r>
        <w:r w:rsidR="007C11DF">
          <w:rPr>
            <w:noProof/>
            <w:webHidden/>
          </w:rPr>
          <w:fldChar w:fldCharType="separate"/>
        </w:r>
        <w:r w:rsidR="007C11DF">
          <w:rPr>
            <w:noProof/>
            <w:webHidden/>
          </w:rPr>
          <w:t>2</w:t>
        </w:r>
        <w:r w:rsidR="007C11DF">
          <w:rPr>
            <w:noProof/>
            <w:webHidden/>
          </w:rPr>
          <w:fldChar w:fldCharType="end"/>
        </w:r>
      </w:hyperlink>
    </w:p>
    <w:p w14:paraId="6929AA65" w14:textId="4EF18176" w:rsidR="007C11DF" w:rsidRDefault="00365267">
      <w:pPr>
        <w:pStyle w:val="TOC1"/>
        <w:tabs>
          <w:tab w:val="right" w:leader="dot" w:pos="9350"/>
        </w:tabs>
        <w:rPr>
          <w:rFonts w:asciiTheme="minorHAnsi" w:eastAsiaTheme="minorEastAsia" w:hAnsiTheme="minorHAnsi"/>
          <w:noProof/>
        </w:rPr>
      </w:pPr>
      <w:hyperlink w:anchor="_Toc1031037" w:history="1">
        <w:r w:rsidR="007C11DF" w:rsidRPr="009041FA">
          <w:rPr>
            <w:rStyle w:val="Hyperlink"/>
            <w:noProof/>
          </w:rPr>
          <w:t>Additional Resources</w:t>
        </w:r>
        <w:r w:rsidR="007C11DF">
          <w:rPr>
            <w:noProof/>
            <w:webHidden/>
          </w:rPr>
          <w:tab/>
        </w:r>
        <w:r w:rsidR="007C11DF">
          <w:rPr>
            <w:noProof/>
            <w:webHidden/>
          </w:rPr>
          <w:fldChar w:fldCharType="begin"/>
        </w:r>
        <w:r w:rsidR="007C11DF">
          <w:rPr>
            <w:noProof/>
            <w:webHidden/>
          </w:rPr>
          <w:instrText xml:space="preserve"> PAGEREF _Toc1031037 \h </w:instrText>
        </w:r>
        <w:r w:rsidR="007C11DF">
          <w:rPr>
            <w:noProof/>
            <w:webHidden/>
          </w:rPr>
        </w:r>
        <w:r w:rsidR="007C11DF">
          <w:rPr>
            <w:noProof/>
            <w:webHidden/>
          </w:rPr>
          <w:fldChar w:fldCharType="separate"/>
        </w:r>
        <w:r w:rsidR="007C11DF">
          <w:rPr>
            <w:noProof/>
            <w:webHidden/>
          </w:rPr>
          <w:t>2</w:t>
        </w:r>
        <w:r w:rsidR="007C11DF">
          <w:rPr>
            <w:noProof/>
            <w:webHidden/>
          </w:rPr>
          <w:fldChar w:fldCharType="end"/>
        </w:r>
      </w:hyperlink>
    </w:p>
    <w:p w14:paraId="7E7AD3BB" w14:textId="0CE3E611" w:rsidR="007C11DF" w:rsidRDefault="00365267">
      <w:pPr>
        <w:pStyle w:val="TOC1"/>
        <w:tabs>
          <w:tab w:val="right" w:leader="dot" w:pos="9350"/>
        </w:tabs>
        <w:rPr>
          <w:rFonts w:asciiTheme="minorHAnsi" w:eastAsiaTheme="minorEastAsia" w:hAnsiTheme="minorHAnsi"/>
          <w:noProof/>
        </w:rPr>
      </w:pPr>
      <w:hyperlink w:anchor="_Toc1031038" w:history="1">
        <w:r w:rsidR="007C11DF" w:rsidRPr="009041FA">
          <w:rPr>
            <w:rStyle w:val="Hyperlink"/>
            <w:noProof/>
          </w:rPr>
          <w:t>Section 1:  Getting Started</w:t>
        </w:r>
        <w:r w:rsidR="007C11DF">
          <w:rPr>
            <w:noProof/>
            <w:webHidden/>
          </w:rPr>
          <w:tab/>
        </w:r>
        <w:r w:rsidR="007C11DF">
          <w:rPr>
            <w:noProof/>
            <w:webHidden/>
          </w:rPr>
          <w:fldChar w:fldCharType="begin"/>
        </w:r>
        <w:r w:rsidR="007C11DF">
          <w:rPr>
            <w:noProof/>
            <w:webHidden/>
          </w:rPr>
          <w:instrText xml:space="preserve"> PAGEREF _Toc1031038 \h </w:instrText>
        </w:r>
        <w:r w:rsidR="007C11DF">
          <w:rPr>
            <w:noProof/>
            <w:webHidden/>
          </w:rPr>
        </w:r>
        <w:r w:rsidR="007C11DF">
          <w:rPr>
            <w:noProof/>
            <w:webHidden/>
          </w:rPr>
          <w:fldChar w:fldCharType="separate"/>
        </w:r>
        <w:r w:rsidR="007C11DF">
          <w:rPr>
            <w:noProof/>
            <w:webHidden/>
          </w:rPr>
          <w:t>4</w:t>
        </w:r>
        <w:r w:rsidR="007C11DF">
          <w:rPr>
            <w:noProof/>
            <w:webHidden/>
          </w:rPr>
          <w:fldChar w:fldCharType="end"/>
        </w:r>
      </w:hyperlink>
    </w:p>
    <w:p w14:paraId="4919B47B" w14:textId="4E1403A6" w:rsidR="007C11DF" w:rsidRDefault="00365267">
      <w:pPr>
        <w:pStyle w:val="TOC2"/>
        <w:tabs>
          <w:tab w:val="right" w:leader="dot" w:pos="9350"/>
        </w:tabs>
        <w:rPr>
          <w:rFonts w:asciiTheme="minorHAnsi" w:eastAsiaTheme="minorEastAsia" w:hAnsiTheme="minorHAnsi"/>
          <w:noProof/>
        </w:rPr>
      </w:pPr>
      <w:hyperlink w:anchor="_Toc1031039" w:history="1">
        <w:r w:rsidR="007C11DF" w:rsidRPr="009041FA">
          <w:rPr>
            <w:rStyle w:val="Hyperlink"/>
            <w:noProof/>
          </w:rPr>
          <w:t xml:space="preserve">1.1 </w:t>
        </w:r>
        <w:r w:rsidR="007C11DF">
          <w:rPr>
            <w:rFonts w:asciiTheme="minorHAnsi" w:eastAsiaTheme="minorEastAsia" w:hAnsiTheme="minorHAnsi"/>
            <w:noProof/>
          </w:rPr>
          <w:tab/>
        </w:r>
        <w:r w:rsidR="007C11DF" w:rsidRPr="009041FA">
          <w:rPr>
            <w:rStyle w:val="Hyperlink"/>
            <w:noProof/>
          </w:rPr>
          <w:t>Installing BenMAP-CE</w:t>
        </w:r>
        <w:r w:rsidR="007C11DF">
          <w:rPr>
            <w:noProof/>
            <w:webHidden/>
          </w:rPr>
          <w:tab/>
        </w:r>
        <w:r w:rsidR="007C11DF">
          <w:rPr>
            <w:noProof/>
            <w:webHidden/>
          </w:rPr>
          <w:fldChar w:fldCharType="begin"/>
        </w:r>
        <w:r w:rsidR="007C11DF">
          <w:rPr>
            <w:noProof/>
            <w:webHidden/>
          </w:rPr>
          <w:instrText xml:space="preserve"> PAGEREF _Toc1031039 \h </w:instrText>
        </w:r>
        <w:r w:rsidR="007C11DF">
          <w:rPr>
            <w:noProof/>
            <w:webHidden/>
          </w:rPr>
        </w:r>
        <w:r w:rsidR="007C11DF">
          <w:rPr>
            <w:noProof/>
            <w:webHidden/>
          </w:rPr>
          <w:fldChar w:fldCharType="separate"/>
        </w:r>
        <w:r w:rsidR="007C11DF">
          <w:rPr>
            <w:noProof/>
            <w:webHidden/>
          </w:rPr>
          <w:t>4</w:t>
        </w:r>
        <w:r w:rsidR="007C11DF">
          <w:rPr>
            <w:noProof/>
            <w:webHidden/>
          </w:rPr>
          <w:fldChar w:fldCharType="end"/>
        </w:r>
      </w:hyperlink>
    </w:p>
    <w:p w14:paraId="7A2D9CC9" w14:textId="18218F26" w:rsidR="007C11DF" w:rsidRDefault="00365267">
      <w:pPr>
        <w:pStyle w:val="TOC2"/>
        <w:tabs>
          <w:tab w:val="right" w:leader="dot" w:pos="9350"/>
        </w:tabs>
        <w:rPr>
          <w:rFonts w:asciiTheme="minorHAnsi" w:eastAsiaTheme="minorEastAsia" w:hAnsiTheme="minorHAnsi"/>
          <w:noProof/>
        </w:rPr>
      </w:pPr>
      <w:hyperlink w:anchor="_Toc1031040" w:history="1">
        <w:r w:rsidR="007C11DF" w:rsidRPr="009041FA">
          <w:rPr>
            <w:rStyle w:val="Hyperlink"/>
            <w:noProof/>
          </w:rPr>
          <w:t xml:space="preserve">1.2 </w:t>
        </w:r>
        <w:r w:rsidR="007C11DF">
          <w:rPr>
            <w:rFonts w:asciiTheme="minorHAnsi" w:eastAsiaTheme="minorEastAsia" w:hAnsiTheme="minorHAnsi"/>
            <w:noProof/>
          </w:rPr>
          <w:tab/>
        </w:r>
        <w:r w:rsidR="007C11DF" w:rsidRPr="009041FA">
          <w:rPr>
            <w:rStyle w:val="Hyperlink"/>
            <w:noProof/>
          </w:rPr>
          <w:t>Downloading Necessary Data Files</w:t>
        </w:r>
        <w:r w:rsidR="007C11DF">
          <w:rPr>
            <w:noProof/>
            <w:webHidden/>
          </w:rPr>
          <w:tab/>
        </w:r>
        <w:r w:rsidR="007C11DF">
          <w:rPr>
            <w:noProof/>
            <w:webHidden/>
          </w:rPr>
          <w:fldChar w:fldCharType="begin"/>
        </w:r>
        <w:r w:rsidR="007C11DF">
          <w:rPr>
            <w:noProof/>
            <w:webHidden/>
          </w:rPr>
          <w:instrText xml:space="preserve"> PAGEREF _Toc1031040 \h </w:instrText>
        </w:r>
        <w:r w:rsidR="007C11DF">
          <w:rPr>
            <w:noProof/>
            <w:webHidden/>
          </w:rPr>
        </w:r>
        <w:r w:rsidR="007C11DF">
          <w:rPr>
            <w:noProof/>
            <w:webHidden/>
          </w:rPr>
          <w:fldChar w:fldCharType="separate"/>
        </w:r>
        <w:r w:rsidR="007C11DF">
          <w:rPr>
            <w:noProof/>
            <w:webHidden/>
          </w:rPr>
          <w:t>4</w:t>
        </w:r>
        <w:r w:rsidR="007C11DF">
          <w:rPr>
            <w:noProof/>
            <w:webHidden/>
          </w:rPr>
          <w:fldChar w:fldCharType="end"/>
        </w:r>
      </w:hyperlink>
    </w:p>
    <w:p w14:paraId="42E4BD83" w14:textId="53A17324" w:rsidR="007C11DF" w:rsidRDefault="00365267">
      <w:pPr>
        <w:pStyle w:val="TOC2"/>
        <w:tabs>
          <w:tab w:val="right" w:leader="dot" w:pos="9350"/>
        </w:tabs>
        <w:rPr>
          <w:rFonts w:asciiTheme="minorHAnsi" w:eastAsiaTheme="minorEastAsia" w:hAnsiTheme="minorHAnsi"/>
          <w:noProof/>
        </w:rPr>
      </w:pPr>
      <w:hyperlink w:anchor="_Toc1031041" w:history="1">
        <w:r w:rsidR="007C11DF" w:rsidRPr="009041FA">
          <w:rPr>
            <w:rStyle w:val="Hyperlink"/>
            <w:noProof/>
          </w:rPr>
          <w:t xml:space="preserve">1.3 </w:t>
        </w:r>
        <w:r w:rsidR="007C11DF">
          <w:rPr>
            <w:rFonts w:asciiTheme="minorHAnsi" w:eastAsiaTheme="minorEastAsia" w:hAnsiTheme="minorHAnsi"/>
            <w:noProof/>
          </w:rPr>
          <w:tab/>
        </w:r>
        <w:r w:rsidR="007C11DF" w:rsidRPr="009041FA">
          <w:rPr>
            <w:rStyle w:val="Hyperlink"/>
            <w:noProof/>
          </w:rPr>
          <w:t>Opening BenMAP-CE</w:t>
        </w:r>
        <w:r w:rsidR="007C11DF">
          <w:rPr>
            <w:noProof/>
            <w:webHidden/>
          </w:rPr>
          <w:tab/>
        </w:r>
        <w:r w:rsidR="007C11DF">
          <w:rPr>
            <w:noProof/>
            <w:webHidden/>
          </w:rPr>
          <w:fldChar w:fldCharType="begin"/>
        </w:r>
        <w:r w:rsidR="007C11DF">
          <w:rPr>
            <w:noProof/>
            <w:webHidden/>
          </w:rPr>
          <w:instrText xml:space="preserve"> PAGEREF _Toc1031041 \h </w:instrText>
        </w:r>
        <w:r w:rsidR="007C11DF">
          <w:rPr>
            <w:noProof/>
            <w:webHidden/>
          </w:rPr>
        </w:r>
        <w:r w:rsidR="007C11DF">
          <w:rPr>
            <w:noProof/>
            <w:webHidden/>
          </w:rPr>
          <w:fldChar w:fldCharType="separate"/>
        </w:r>
        <w:r w:rsidR="007C11DF">
          <w:rPr>
            <w:noProof/>
            <w:webHidden/>
          </w:rPr>
          <w:t>4</w:t>
        </w:r>
        <w:r w:rsidR="007C11DF">
          <w:rPr>
            <w:noProof/>
            <w:webHidden/>
          </w:rPr>
          <w:fldChar w:fldCharType="end"/>
        </w:r>
      </w:hyperlink>
    </w:p>
    <w:p w14:paraId="5C47130B" w14:textId="20975F4B" w:rsidR="007C11DF" w:rsidRDefault="00365267">
      <w:pPr>
        <w:pStyle w:val="TOC2"/>
        <w:tabs>
          <w:tab w:val="right" w:leader="dot" w:pos="9350"/>
        </w:tabs>
        <w:rPr>
          <w:rFonts w:asciiTheme="minorHAnsi" w:eastAsiaTheme="minorEastAsia" w:hAnsiTheme="minorHAnsi"/>
          <w:noProof/>
        </w:rPr>
      </w:pPr>
      <w:hyperlink w:anchor="_Toc1031042" w:history="1">
        <w:r w:rsidR="007C11DF" w:rsidRPr="009041FA">
          <w:rPr>
            <w:rStyle w:val="Hyperlink"/>
            <w:noProof/>
          </w:rPr>
          <w:t xml:space="preserve">1.4 </w:t>
        </w:r>
        <w:r w:rsidR="007C11DF">
          <w:rPr>
            <w:rFonts w:asciiTheme="minorHAnsi" w:eastAsiaTheme="minorEastAsia" w:hAnsiTheme="minorHAnsi"/>
            <w:noProof/>
          </w:rPr>
          <w:tab/>
        </w:r>
        <w:r w:rsidR="007C11DF" w:rsidRPr="009041FA">
          <w:rPr>
            <w:rStyle w:val="Hyperlink"/>
            <w:noProof/>
          </w:rPr>
          <w:t>The BenMAP-CE Main Window</w:t>
        </w:r>
        <w:r w:rsidR="007C11DF">
          <w:rPr>
            <w:noProof/>
            <w:webHidden/>
          </w:rPr>
          <w:tab/>
        </w:r>
        <w:r w:rsidR="007C11DF">
          <w:rPr>
            <w:noProof/>
            <w:webHidden/>
          </w:rPr>
          <w:fldChar w:fldCharType="begin"/>
        </w:r>
        <w:r w:rsidR="007C11DF">
          <w:rPr>
            <w:noProof/>
            <w:webHidden/>
          </w:rPr>
          <w:instrText xml:space="preserve"> PAGEREF _Toc1031042 \h </w:instrText>
        </w:r>
        <w:r w:rsidR="007C11DF">
          <w:rPr>
            <w:noProof/>
            <w:webHidden/>
          </w:rPr>
        </w:r>
        <w:r w:rsidR="007C11DF">
          <w:rPr>
            <w:noProof/>
            <w:webHidden/>
          </w:rPr>
          <w:fldChar w:fldCharType="separate"/>
        </w:r>
        <w:r w:rsidR="007C11DF">
          <w:rPr>
            <w:noProof/>
            <w:webHidden/>
          </w:rPr>
          <w:t>5</w:t>
        </w:r>
        <w:r w:rsidR="007C11DF">
          <w:rPr>
            <w:noProof/>
            <w:webHidden/>
          </w:rPr>
          <w:fldChar w:fldCharType="end"/>
        </w:r>
      </w:hyperlink>
    </w:p>
    <w:p w14:paraId="2DB27FA3" w14:textId="4068B176" w:rsidR="007C11DF" w:rsidRDefault="00365267">
      <w:pPr>
        <w:pStyle w:val="TOC2"/>
        <w:tabs>
          <w:tab w:val="right" w:leader="dot" w:pos="9350"/>
        </w:tabs>
        <w:rPr>
          <w:rFonts w:asciiTheme="minorHAnsi" w:eastAsiaTheme="minorEastAsia" w:hAnsiTheme="minorHAnsi"/>
          <w:noProof/>
        </w:rPr>
      </w:pPr>
      <w:hyperlink w:anchor="_Toc1031043" w:history="1">
        <w:r w:rsidR="007C11DF" w:rsidRPr="009041FA">
          <w:rPr>
            <w:rStyle w:val="Hyperlink"/>
            <w:noProof/>
          </w:rPr>
          <w:t xml:space="preserve">1.5 </w:t>
        </w:r>
        <w:r w:rsidR="007C11DF">
          <w:rPr>
            <w:rFonts w:asciiTheme="minorHAnsi" w:eastAsiaTheme="minorEastAsia" w:hAnsiTheme="minorHAnsi"/>
            <w:noProof/>
          </w:rPr>
          <w:tab/>
        </w:r>
        <w:r w:rsidR="007C11DF" w:rsidRPr="009041FA">
          <w:rPr>
            <w:rStyle w:val="Hyperlink"/>
            <w:noProof/>
          </w:rPr>
          <w:t>Saving BenMAP-CE Files</w:t>
        </w:r>
        <w:r w:rsidR="007C11DF">
          <w:rPr>
            <w:noProof/>
            <w:webHidden/>
          </w:rPr>
          <w:tab/>
        </w:r>
        <w:r w:rsidR="007C11DF">
          <w:rPr>
            <w:noProof/>
            <w:webHidden/>
          </w:rPr>
          <w:fldChar w:fldCharType="begin"/>
        </w:r>
        <w:r w:rsidR="007C11DF">
          <w:rPr>
            <w:noProof/>
            <w:webHidden/>
          </w:rPr>
          <w:instrText xml:space="preserve"> PAGEREF _Toc1031043 \h </w:instrText>
        </w:r>
        <w:r w:rsidR="007C11DF">
          <w:rPr>
            <w:noProof/>
            <w:webHidden/>
          </w:rPr>
        </w:r>
        <w:r w:rsidR="007C11DF">
          <w:rPr>
            <w:noProof/>
            <w:webHidden/>
          </w:rPr>
          <w:fldChar w:fldCharType="separate"/>
        </w:r>
        <w:r w:rsidR="007C11DF">
          <w:rPr>
            <w:noProof/>
            <w:webHidden/>
          </w:rPr>
          <w:t>6</w:t>
        </w:r>
        <w:r w:rsidR="007C11DF">
          <w:rPr>
            <w:noProof/>
            <w:webHidden/>
          </w:rPr>
          <w:fldChar w:fldCharType="end"/>
        </w:r>
      </w:hyperlink>
    </w:p>
    <w:p w14:paraId="33D7669C" w14:textId="56E92393" w:rsidR="007C11DF" w:rsidRDefault="00365267">
      <w:pPr>
        <w:pStyle w:val="TOC1"/>
        <w:tabs>
          <w:tab w:val="right" w:leader="dot" w:pos="9350"/>
        </w:tabs>
        <w:rPr>
          <w:rFonts w:asciiTheme="minorHAnsi" w:eastAsiaTheme="minorEastAsia" w:hAnsiTheme="minorHAnsi"/>
          <w:noProof/>
        </w:rPr>
      </w:pPr>
      <w:hyperlink w:anchor="_Toc1031044" w:history="1">
        <w:r w:rsidR="007C11DF" w:rsidRPr="009041FA">
          <w:rPr>
            <w:rStyle w:val="Hyperlink"/>
            <w:noProof/>
          </w:rPr>
          <w:t>Section 2:  Creating a Setup</w:t>
        </w:r>
        <w:r w:rsidR="007C11DF">
          <w:rPr>
            <w:noProof/>
            <w:webHidden/>
          </w:rPr>
          <w:tab/>
        </w:r>
        <w:r w:rsidR="007C11DF">
          <w:rPr>
            <w:noProof/>
            <w:webHidden/>
          </w:rPr>
          <w:fldChar w:fldCharType="begin"/>
        </w:r>
        <w:r w:rsidR="007C11DF">
          <w:rPr>
            <w:noProof/>
            <w:webHidden/>
          </w:rPr>
          <w:instrText xml:space="preserve"> PAGEREF _Toc1031044 \h </w:instrText>
        </w:r>
        <w:r w:rsidR="007C11DF">
          <w:rPr>
            <w:noProof/>
            <w:webHidden/>
          </w:rPr>
        </w:r>
        <w:r w:rsidR="007C11DF">
          <w:rPr>
            <w:noProof/>
            <w:webHidden/>
          </w:rPr>
          <w:fldChar w:fldCharType="separate"/>
        </w:r>
        <w:r w:rsidR="007C11DF">
          <w:rPr>
            <w:noProof/>
            <w:webHidden/>
          </w:rPr>
          <w:t>7</w:t>
        </w:r>
        <w:r w:rsidR="007C11DF">
          <w:rPr>
            <w:noProof/>
            <w:webHidden/>
          </w:rPr>
          <w:fldChar w:fldCharType="end"/>
        </w:r>
      </w:hyperlink>
    </w:p>
    <w:p w14:paraId="698832B4" w14:textId="1A9316A6" w:rsidR="007C11DF" w:rsidRDefault="00365267">
      <w:pPr>
        <w:pStyle w:val="TOC2"/>
        <w:tabs>
          <w:tab w:val="right" w:leader="dot" w:pos="9350"/>
        </w:tabs>
        <w:rPr>
          <w:rFonts w:asciiTheme="minorHAnsi" w:eastAsiaTheme="minorEastAsia" w:hAnsiTheme="minorHAnsi"/>
          <w:noProof/>
        </w:rPr>
      </w:pPr>
      <w:hyperlink w:anchor="_Toc1031045" w:history="1">
        <w:r w:rsidR="007C11DF" w:rsidRPr="009041FA">
          <w:rPr>
            <w:rStyle w:val="Hyperlink"/>
            <w:noProof/>
          </w:rPr>
          <w:t xml:space="preserve">2.1 </w:t>
        </w:r>
        <w:r w:rsidR="007C11DF">
          <w:rPr>
            <w:rFonts w:asciiTheme="minorHAnsi" w:eastAsiaTheme="minorEastAsia" w:hAnsiTheme="minorHAnsi"/>
            <w:noProof/>
          </w:rPr>
          <w:tab/>
        </w:r>
        <w:r w:rsidR="007C11DF" w:rsidRPr="009041FA">
          <w:rPr>
            <w:rStyle w:val="Hyperlink"/>
            <w:noProof/>
          </w:rPr>
          <w:t>Create a Blank Setup</w:t>
        </w:r>
        <w:r w:rsidR="007C11DF">
          <w:rPr>
            <w:noProof/>
            <w:webHidden/>
          </w:rPr>
          <w:tab/>
        </w:r>
        <w:r w:rsidR="007C11DF">
          <w:rPr>
            <w:noProof/>
            <w:webHidden/>
          </w:rPr>
          <w:fldChar w:fldCharType="begin"/>
        </w:r>
        <w:r w:rsidR="007C11DF">
          <w:rPr>
            <w:noProof/>
            <w:webHidden/>
          </w:rPr>
          <w:instrText xml:space="preserve"> PAGEREF _Toc1031045 \h </w:instrText>
        </w:r>
        <w:r w:rsidR="007C11DF">
          <w:rPr>
            <w:noProof/>
            <w:webHidden/>
          </w:rPr>
        </w:r>
        <w:r w:rsidR="007C11DF">
          <w:rPr>
            <w:noProof/>
            <w:webHidden/>
          </w:rPr>
          <w:fldChar w:fldCharType="separate"/>
        </w:r>
        <w:r w:rsidR="007C11DF">
          <w:rPr>
            <w:noProof/>
            <w:webHidden/>
          </w:rPr>
          <w:t>7</w:t>
        </w:r>
        <w:r w:rsidR="007C11DF">
          <w:rPr>
            <w:noProof/>
            <w:webHidden/>
          </w:rPr>
          <w:fldChar w:fldCharType="end"/>
        </w:r>
      </w:hyperlink>
    </w:p>
    <w:p w14:paraId="290E20E6" w14:textId="299D4D19" w:rsidR="007C11DF" w:rsidRDefault="00365267">
      <w:pPr>
        <w:pStyle w:val="TOC1"/>
        <w:tabs>
          <w:tab w:val="right" w:leader="dot" w:pos="9350"/>
        </w:tabs>
        <w:rPr>
          <w:rFonts w:asciiTheme="minorHAnsi" w:eastAsiaTheme="minorEastAsia" w:hAnsiTheme="minorHAnsi"/>
          <w:noProof/>
        </w:rPr>
      </w:pPr>
      <w:hyperlink w:anchor="_Toc1031046" w:history="1">
        <w:r w:rsidR="007C11DF" w:rsidRPr="009041FA">
          <w:rPr>
            <w:rStyle w:val="Hyperlink"/>
            <w:noProof/>
          </w:rPr>
          <w:t>Section 3: Load Data into BenMAP-CE</w:t>
        </w:r>
        <w:r w:rsidR="007C11DF">
          <w:rPr>
            <w:noProof/>
            <w:webHidden/>
          </w:rPr>
          <w:tab/>
        </w:r>
        <w:r w:rsidR="007C11DF">
          <w:rPr>
            <w:noProof/>
            <w:webHidden/>
          </w:rPr>
          <w:fldChar w:fldCharType="begin"/>
        </w:r>
        <w:r w:rsidR="007C11DF">
          <w:rPr>
            <w:noProof/>
            <w:webHidden/>
          </w:rPr>
          <w:instrText xml:space="preserve"> PAGEREF _Toc1031046 \h </w:instrText>
        </w:r>
        <w:r w:rsidR="007C11DF">
          <w:rPr>
            <w:noProof/>
            <w:webHidden/>
          </w:rPr>
        </w:r>
        <w:r w:rsidR="007C11DF">
          <w:rPr>
            <w:noProof/>
            <w:webHidden/>
          </w:rPr>
          <w:fldChar w:fldCharType="separate"/>
        </w:r>
        <w:r w:rsidR="007C11DF">
          <w:rPr>
            <w:noProof/>
            <w:webHidden/>
          </w:rPr>
          <w:t>9</w:t>
        </w:r>
        <w:r w:rsidR="007C11DF">
          <w:rPr>
            <w:noProof/>
            <w:webHidden/>
          </w:rPr>
          <w:fldChar w:fldCharType="end"/>
        </w:r>
      </w:hyperlink>
    </w:p>
    <w:p w14:paraId="1E10D48C" w14:textId="1FE7D5CC" w:rsidR="007C11DF" w:rsidRDefault="00365267">
      <w:pPr>
        <w:pStyle w:val="TOC2"/>
        <w:tabs>
          <w:tab w:val="right" w:leader="dot" w:pos="9350"/>
        </w:tabs>
        <w:rPr>
          <w:rFonts w:asciiTheme="minorHAnsi" w:eastAsiaTheme="minorEastAsia" w:hAnsiTheme="minorHAnsi"/>
          <w:noProof/>
        </w:rPr>
      </w:pPr>
      <w:hyperlink w:anchor="_Toc1031047" w:history="1">
        <w:r w:rsidR="007C11DF" w:rsidRPr="009041FA">
          <w:rPr>
            <w:rStyle w:val="Hyperlink"/>
            <w:noProof/>
          </w:rPr>
          <w:t xml:space="preserve">3.1 </w:t>
        </w:r>
        <w:r w:rsidR="007C11DF">
          <w:rPr>
            <w:rFonts w:asciiTheme="minorHAnsi" w:eastAsiaTheme="minorEastAsia" w:hAnsiTheme="minorHAnsi"/>
            <w:noProof/>
          </w:rPr>
          <w:tab/>
        </w:r>
        <w:r w:rsidR="007C11DF" w:rsidRPr="009041FA">
          <w:rPr>
            <w:rStyle w:val="Hyperlink"/>
            <w:noProof/>
          </w:rPr>
          <w:t>Adding a Grid Definition</w:t>
        </w:r>
        <w:r w:rsidR="007C11DF">
          <w:rPr>
            <w:noProof/>
            <w:webHidden/>
          </w:rPr>
          <w:tab/>
        </w:r>
        <w:r w:rsidR="007C11DF">
          <w:rPr>
            <w:noProof/>
            <w:webHidden/>
          </w:rPr>
          <w:fldChar w:fldCharType="begin"/>
        </w:r>
        <w:r w:rsidR="007C11DF">
          <w:rPr>
            <w:noProof/>
            <w:webHidden/>
          </w:rPr>
          <w:instrText xml:space="preserve"> PAGEREF _Toc1031047 \h </w:instrText>
        </w:r>
        <w:r w:rsidR="007C11DF">
          <w:rPr>
            <w:noProof/>
            <w:webHidden/>
          </w:rPr>
        </w:r>
        <w:r w:rsidR="007C11DF">
          <w:rPr>
            <w:noProof/>
            <w:webHidden/>
          </w:rPr>
          <w:fldChar w:fldCharType="separate"/>
        </w:r>
        <w:r w:rsidR="007C11DF">
          <w:rPr>
            <w:noProof/>
            <w:webHidden/>
          </w:rPr>
          <w:t>10</w:t>
        </w:r>
        <w:r w:rsidR="007C11DF">
          <w:rPr>
            <w:noProof/>
            <w:webHidden/>
          </w:rPr>
          <w:fldChar w:fldCharType="end"/>
        </w:r>
      </w:hyperlink>
    </w:p>
    <w:p w14:paraId="06B6D328" w14:textId="5C854BEE" w:rsidR="007C11DF" w:rsidRDefault="00365267">
      <w:pPr>
        <w:pStyle w:val="TOC2"/>
        <w:tabs>
          <w:tab w:val="right" w:leader="dot" w:pos="9350"/>
        </w:tabs>
        <w:rPr>
          <w:rFonts w:asciiTheme="minorHAnsi" w:eastAsiaTheme="minorEastAsia" w:hAnsiTheme="minorHAnsi"/>
          <w:noProof/>
        </w:rPr>
      </w:pPr>
      <w:hyperlink w:anchor="_Toc1031048" w:history="1">
        <w:r w:rsidR="007C11DF" w:rsidRPr="009041FA">
          <w:rPr>
            <w:rStyle w:val="Hyperlink"/>
            <w:noProof/>
          </w:rPr>
          <w:t xml:space="preserve">3.2 </w:t>
        </w:r>
        <w:r w:rsidR="007C11DF">
          <w:rPr>
            <w:rFonts w:asciiTheme="minorHAnsi" w:eastAsiaTheme="minorEastAsia" w:hAnsiTheme="minorHAnsi"/>
            <w:noProof/>
          </w:rPr>
          <w:tab/>
        </w:r>
        <w:r w:rsidR="007C11DF" w:rsidRPr="009041FA">
          <w:rPr>
            <w:rStyle w:val="Hyperlink"/>
            <w:noProof/>
          </w:rPr>
          <w:t>Define a Pollutant and Add Pollutant Data</w:t>
        </w:r>
        <w:r w:rsidR="007C11DF">
          <w:rPr>
            <w:noProof/>
            <w:webHidden/>
          </w:rPr>
          <w:tab/>
        </w:r>
        <w:r w:rsidR="007C11DF">
          <w:rPr>
            <w:noProof/>
            <w:webHidden/>
          </w:rPr>
          <w:fldChar w:fldCharType="begin"/>
        </w:r>
        <w:r w:rsidR="007C11DF">
          <w:rPr>
            <w:noProof/>
            <w:webHidden/>
          </w:rPr>
          <w:instrText xml:space="preserve"> PAGEREF _Toc1031048 \h </w:instrText>
        </w:r>
        <w:r w:rsidR="007C11DF">
          <w:rPr>
            <w:noProof/>
            <w:webHidden/>
          </w:rPr>
        </w:r>
        <w:r w:rsidR="007C11DF">
          <w:rPr>
            <w:noProof/>
            <w:webHidden/>
          </w:rPr>
          <w:fldChar w:fldCharType="separate"/>
        </w:r>
        <w:r w:rsidR="007C11DF">
          <w:rPr>
            <w:noProof/>
            <w:webHidden/>
          </w:rPr>
          <w:t>13</w:t>
        </w:r>
        <w:r w:rsidR="007C11DF">
          <w:rPr>
            <w:noProof/>
            <w:webHidden/>
          </w:rPr>
          <w:fldChar w:fldCharType="end"/>
        </w:r>
      </w:hyperlink>
    </w:p>
    <w:p w14:paraId="2ECF6645" w14:textId="1A291815" w:rsidR="007C11DF" w:rsidRDefault="00365267">
      <w:pPr>
        <w:pStyle w:val="TOC3"/>
        <w:tabs>
          <w:tab w:val="left" w:pos="1800"/>
          <w:tab w:val="right" w:leader="dot" w:pos="9350"/>
        </w:tabs>
        <w:rPr>
          <w:rFonts w:asciiTheme="minorHAnsi" w:eastAsiaTheme="minorEastAsia" w:hAnsiTheme="minorHAnsi"/>
          <w:noProof/>
        </w:rPr>
      </w:pPr>
      <w:hyperlink w:anchor="_Toc1031049" w:history="1">
        <w:r w:rsidR="007C11DF" w:rsidRPr="009041FA">
          <w:rPr>
            <w:rStyle w:val="Hyperlink"/>
            <w:noProof/>
          </w:rPr>
          <w:t xml:space="preserve">3.2.1 </w:t>
        </w:r>
        <w:r w:rsidR="007C11DF">
          <w:rPr>
            <w:rFonts w:asciiTheme="minorHAnsi" w:eastAsiaTheme="minorEastAsia" w:hAnsiTheme="minorHAnsi"/>
            <w:noProof/>
          </w:rPr>
          <w:tab/>
        </w:r>
        <w:r w:rsidR="007C11DF" w:rsidRPr="009041FA">
          <w:rPr>
            <w:rStyle w:val="Hyperlink"/>
            <w:noProof/>
          </w:rPr>
          <w:t>Define a Pollutant</w:t>
        </w:r>
        <w:r w:rsidR="007C11DF">
          <w:rPr>
            <w:noProof/>
            <w:webHidden/>
          </w:rPr>
          <w:tab/>
        </w:r>
        <w:r w:rsidR="007C11DF">
          <w:rPr>
            <w:noProof/>
            <w:webHidden/>
          </w:rPr>
          <w:fldChar w:fldCharType="begin"/>
        </w:r>
        <w:r w:rsidR="007C11DF">
          <w:rPr>
            <w:noProof/>
            <w:webHidden/>
          </w:rPr>
          <w:instrText xml:space="preserve"> PAGEREF _Toc1031049 \h </w:instrText>
        </w:r>
        <w:r w:rsidR="007C11DF">
          <w:rPr>
            <w:noProof/>
            <w:webHidden/>
          </w:rPr>
        </w:r>
        <w:r w:rsidR="007C11DF">
          <w:rPr>
            <w:noProof/>
            <w:webHidden/>
          </w:rPr>
          <w:fldChar w:fldCharType="separate"/>
        </w:r>
        <w:r w:rsidR="007C11DF">
          <w:rPr>
            <w:noProof/>
            <w:webHidden/>
          </w:rPr>
          <w:t>13</w:t>
        </w:r>
        <w:r w:rsidR="007C11DF">
          <w:rPr>
            <w:noProof/>
            <w:webHidden/>
          </w:rPr>
          <w:fldChar w:fldCharType="end"/>
        </w:r>
      </w:hyperlink>
    </w:p>
    <w:p w14:paraId="65933C81" w14:textId="56B3BB2B" w:rsidR="007C11DF" w:rsidRDefault="00365267">
      <w:pPr>
        <w:pStyle w:val="TOC3"/>
        <w:tabs>
          <w:tab w:val="left" w:pos="1800"/>
          <w:tab w:val="right" w:leader="dot" w:pos="9350"/>
        </w:tabs>
        <w:rPr>
          <w:rFonts w:asciiTheme="minorHAnsi" w:eastAsiaTheme="minorEastAsia" w:hAnsiTheme="minorHAnsi"/>
          <w:noProof/>
        </w:rPr>
      </w:pPr>
      <w:hyperlink w:anchor="_Toc1031050" w:history="1">
        <w:r w:rsidR="007C11DF" w:rsidRPr="009041FA">
          <w:rPr>
            <w:rStyle w:val="Hyperlink"/>
            <w:noProof/>
          </w:rPr>
          <w:t xml:space="preserve">3.2.2 </w:t>
        </w:r>
        <w:r w:rsidR="007C11DF">
          <w:rPr>
            <w:rFonts w:asciiTheme="minorHAnsi" w:eastAsiaTheme="minorEastAsia" w:hAnsiTheme="minorHAnsi"/>
            <w:noProof/>
          </w:rPr>
          <w:tab/>
        </w:r>
        <w:r w:rsidR="007C11DF" w:rsidRPr="009041FA">
          <w:rPr>
            <w:rStyle w:val="Hyperlink"/>
            <w:noProof/>
          </w:rPr>
          <w:t>Add Multiple Metrics for a Pollutant</w:t>
        </w:r>
        <w:r w:rsidR="007C11DF">
          <w:rPr>
            <w:noProof/>
            <w:webHidden/>
          </w:rPr>
          <w:tab/>
        </w:r>
        <w:r w:rsidR="007C11DF">
          <w:rPr>
            <w:noProof/>
            <w:webHidden/>
          </w:rPr>
          <w:fldChar w:fldCharType="begin"/>
        </w:r>
        <w:r w:rsidR="007C11DF">
          <w:rPr>
            <w:noProof/>
            <w:webHidden/>
          </w:rPr>
          <w:instrText xml:space="preserve"> PAGEREF _Toc1031050 \h </w:instrText>
        </w:r>
        <w:r w:rsidR="007C11DF">
          <w:rPr>
            <w:noProof/>
            <w:webHidden/>
          </w:rPr>
        </w:r>
        <w:r w:rsidR="007C11DF">
          <w:rPr>
            <w:noProof/>
            <w:webHidden/>
          </w:rPr>
          <w:fldChar w:fldCharType="separate"/>
        </w:r>
        <w:r w:rsidR="007C11DF">
          <w:rPr>
            <w:noProof/>
            <w:webHidden/>
          </w:rPr>
          <w:t>14</w:t>
        </w:r>
        <w:r w:rsidR="007C11DF">
          <w:rPr>
            <w:noProof/>
            <w:webHidden/>
          </w:rPr>
          <w:fldChar w:fldCharType="end"/>
        </w:r>
      </w:hyperlink>
    </w:p>
    <w:p w14:paraId="5C852017" w14:textId="1D58F37F" w:rsidR="007C11DF" w:rsidRDefault="00365267">
      <w:pPr>
        <w:pStyle w:val="TOC3"/>
        <w:tabs>
          <w:tab w:val="left" w:pos="1800"/>
          <w:tab w:val="right" w:leader="dot" w:pos="9350"/>
        </w:tabs>
        <w:rPr>
          <w:rFonts w:asciiTheme="minorHAnsi" w:eastAsiaTheme="minorEastAsia" w:hAnsiTheme="minorHAnsi"/>
          <w:noProof/>
        </w:rPr>
      </w:pPr>
      <w:hyperlink w:anchor="_Toc1031051" w:history="1">
        <w:r w:rsidR="007C11DF" w:rsidRPr="009041FA">
          <w:rPr>
            <w:rStyle w:val="Hyperlink"/>
            <w:noProof/>
          </w:rPr>
          <w:t xml:space="preserve">3.2.3 </w:t>
        </w:r>
        <w:r w:rsidR="007C11DF">
          <w:rPr>
            <w:rFonts w:asciiTheme="minorHAnsi" w:eastAsiaTheme="minorEastAsia" w:hAnsiTheme="minorHAnsi"/>
            <w:noProof/>
          </w:rPr>
          <w:tab/>
        </w:r>
        <w:r w:rsidR="007C11DF" w:rsidRPr="009041FA">
          <w:rPr>
            <w:rStyle w:val="Hyperlink"/>
            <w:noProof/>
          </w:rPr>
          <w:t>Define a Seasonal Metric</w:t>
        </w:r>
        <w:r w:rsidR="007C11DF">
          <w:rPr>
            <w:noProof/>
            <w:webHidden/>
          </w:rPr>
          <w:tab/>
        </w:r>
        <w:r w:rsidR="007C11DF">
          <w:rPr>
            <w:noProof/>
            <w:webHidden/>
          </w:rPr>
          <w:fldChar w:fldCharType="begin"/>
        </w:r>
        <w:r w:rsidR="007C11DF">
          <w:rPr>
            <w:noProof/>
            <w:webHidden/>
          </w:rPr>
          <w:instrText xml:space="preserve"> PAGEREF _Toc1031051 \h </w:instrText>
        </w:r>
        <w:r w:rsidR="007C11DF">
          <w:rPr>
            <w:noProof/>
            <w:webHidden/>
          </w:rPr>
        </w:r>
        <w:r w:rsidR="007C11DF">
          <w:rPr>
            <w:noProof/>
            <w:webHidden/>
          </w:rPr>
          <w:fldChar w:fldCharType="separate"/>
        </w:r>
        <w:r w:rsidR="007C11DF">
          <w:rPr>
            <w:noProof/>
            <w:webHidden/>
          </w:rPr>
          <w:t>14</w:t>
        </w:r>
        <w:r w:rsidR="007C11DF">
          <w:rPr>
            <w:noProof/>
            <w:webHidden/>
          </w:rPr>
          <w:fldChar w:fldCharType="end"/>
        </w:r>
      </w:hyperlink>
    </w:p>
    <w:p w14:paraId="7A2CFC87" w14:textId="4DCF5C8B" w:rsidR="007C11DF" w:rsidRDefault="00365267">
      <w:pPr>
        <w:pStyle w:val="TOC2"/>
        <w:tabs>
          <w:tab w:val="right" w:leader="dot" w:pos="9350"/>
        </w:tabs>
        <w:rPr>
          <w:rFonts w:asciiTheme="minorHAnsi" w:eastAsiaTheme="minorEastAsia" w:hAnsiTheme="minorHAnsi"/>
          <w:noProof/>
        </w:rPr>
      </w:pPr>
      <w:hyperlink w:anchor="_Toc1031052" w:history="1">
        <w:r w:rsidR="007C11DF" w:rsidRPr="009041FA">
          <w:rPr>
            <w:rStyle w:val="Hyperlink"/>
            <w:noProof/>
          </w:rPr>
          <w:t xml:space="preserve">3.3 </w:t>
        </w:r>
        <w:r w:rsidR="007C11DF">
          <w:rPr>
            <w:rFonts w:asciiTheme="minorHAnsi" w:eastAsiaTheme="minorEastAsia" w:hAnsiTheme="minorHAnsi"/>
            <w:noProof/>
          </w:rPr>
          <w:tab/>
        </w:r>
        <w:r w:rsidR="007C11DF" w:rsidRPr="009041FA">
          <w:rPr>
            <w:rStyle w:val="Hyperlink"/>
            <w:noProof/>
          </w:rPr>
          <w:t>Add Pollutant Data</w:t>
        </w:r>
        <w:r w:rsidR="007C11DF">
          <w:rPr>
            <w:noProof/>
            <w:webHidden/>
          </w:rPr>
          <w:tab/>
        </w:r>
        <w:r w:rsidR="007C11DF">
          <w:rPr>
            <w:noProof/>
            <w:webHidden/>
          </w:rPr>
          <w:fldChar w:fldCharType="begin"/>
        </w:r>
        <w:r w:rsidR="007C11DF">
          <w:rPr>
            <w:noProof/>
            <w:webHidden/>
          </w:rPr>
          <w:instrText xml:space="preserve"> PAGEREF _Toc1031052 \h </w:instrText>
        </w:r>
        <w:r w:rsidR="007C11DF">
          <w:rPr>
            <w:noProof/>
            <w:webHidden/>
          </w:rPr>
        </w:r>
        <w:r w:rsidR="007C11DF">
          <w:rPr>
            <w:noProof/>
            <w:webHidden/>
          </w:rPr>
          <w:fldChar w:fldCharType="separate"/>
        </w:r>
        <w:r w:rsidR="007C11DF">
          <w:rPr>
            <w:noProof/>
            <w:webHidden/>
          </w:rPr>
          <w:t>18</w:t>
        </w:r>
        <w:r w:rsidR="007C11DF">
          <w:rPr>
            <w:noProof/>
            <w:webHidden/>
          </w:rPr>
          <w:fldChar w:fldCharType="end"/>
        </w:r>
      </w:hyperlink>
    </w:p>
    <w:p w14:paraId="2AE0AFA5" w14:textId="79D747C2" w:rsidR="007C11DF" w:rsidRDefault="00365267">
      <w:pPr>
        <w:pStyle w:val="TOC2"/>
        <w:tabs>
          <w:tab w:val="right" w:leader="dot" w:pos="9350"/>
        </w:tabs>
        <w:rPr>
          <w:rFonts w:asciiTheme="minorHAnsi" w:eastAsiaTheme="minorEastAsia" w:hAnsiTheme="minorHAnsi"/>
          <w:noProof/>
        </w:rPr>
      </w:pPr>
      <w:hyperlink w:anchor="_Toc1031053" w:history="1">
        <w:r w:rsidR="007C11DF" w:rsidRPr="009041FA">
          <w:rPr>
            <w:rStyle w:val="Hyperlink"/>
            <w:noProof/>
          </w:rPr>
          <w:t xml:space="preserve">3.4 </w:t>
        </w:r>
        <w:r w:rsidR="007C11DF">
          <w:rPr>
            <w:rFonts w:asciiTheme="minorHAnsi" w:eastAsiaTheme="minorEastAsia" w:hAnsiTheme="minorHAnsi"/>
            <w:noProof/>
          </w:rPr>
          <w:tab/>
        </w:r>
        <w:r w:rsidR="007C11DF" w:rsidRPr="009041FA">
          <w:rPr>
            <w:rStyle w:val="Hyperlink"/>
            <w:noProof/>
          </w:rPr>
          <w:t>Add Population Data</w:t>
        </w:r>
        <w:r w:rsidR="007C11DF">
          <w:rPr>
            <w:noProof/>
            <w:webHidden/>
          </w:rPr>
          <w:tab/>
        </w:r>
        <w:r w:rsidR="007C11DF">
          <w:rPr>
            <w:noProof/>
            <w:webHidden/>
          </w:rPr>
          <w:fldChar w:fldCharType="begin"/>
        </w:r>
        <w:r w:rsidR="007C11DF">
          <w:rPr>
            <w:noProof/>
            <w:webHidden/>
          </w:rPr>
          <w:instrText xml:space="preserve"> PAGEREF _Toc1031053 \h </w:instrText>
        </w:r>
        <w:r w:rsidR="007C11DF">
          <w:rPr>
            <w:noProof/>
            <w:webHidden/>
          </w:rPr>
        </w:r>
        <w:r w:rsidR="007C11DF">
          <w:rPr>
            <w:noProof/>
            <w:webHidden/>
          </w:rPr>
          <w:fldChar w:fldCharType="separate"/>
        </w:r>
        <w:r w:rsidR="007C11DF">
          <w:rPr>
            <w:noProof/>
            <w:webHidden/>
          </w:rPr>
          <w:t>21</w:t>
        </w:r>
        <w:r w:rsidR="007C11DF">
          <w:rPr>
            <w:noProof/>
            <w:webHidden/>
          </w:rPr>
          <w:fldChar w:fldCharType="end"/>
        </w:r>
      </w:hyperlink>
    </w:p>
    <w:p w14:paraId="08BF164D" w14:textId="5DFF5F74" w:rsidR="007C11DF" w:rsidRDefault="00365267">
      <w:pPr>
        <w:pStyle w:val="TOC2"/>
        <w:tabs>
          <w:tab w:val="right" w:leader="dot" w:pos="9350"/>
        </w:tabs>
        <w:rPr>
          <w:rFonts w:asciiTheme="minorHAnsi" w:eastAsiaTheme="minorEastAsia" w:hAnsiTheme="minorHAnsi"/>
          <w:noProof/>
        </w:rPr>
      </w:pPr>
      <w:hyperlink w:anchor="_Toc1031054" w:history="1">
        <w:r w:rsidR="007C11DF" w:rsidRPr="009041FA">
          <w:rPr>
            <w:rStyle w:val="Hyperlink"/>
            <w:noProof/>
          </w:rPr>
          <w:t xml:space="preserve">3.5 </w:t>
        </w:r>
        <w:r w:rsidR="007C11DF">
          <w:rPr>
            <w:rFonts w:asciiTheme="minorHAnsi" w:eastAsiaTheme="minorEastAsia" w:hAnsiTheme="minorHAnsi"/>
            <w:noProof/>
          </w:rPr>
          <w:tab/>
        </w:r>
        <w:r w:rsidR="007C11DF" w:rsidRPr="009041FA">
          <w:rPr>
            <w:rStyle w:val="Hyperlink"/>
            <w:noProof/>
          </w:rPr>
          <w:t>Add Incidence Data</w:t>
        </w:r>
        <w:r w:rsidR="007C11DF">
          <w:rPr>
            <w:noProof/>
            <w:webHidden/>
          </w:rPr>
          <w:tab/>
        </w:r>
        <w:r w:rsidR="007C11DF">
          <w:rPr>
            <w:noProof/>
            <w:webHidden/>
          </w:rPr>
          <w:fldChar w:fldCharType="begin"/>
        </w:r>
        <w:r w:rsidR="007C11DF">
          <w:rPr>
            <w:noProof/>
            <w:webHidden/>
          </w:rPr>
          <w:instrText xml:space="preserve"> PAGEREF _Toc1031054 \h </w:instrText>
        </w:r>
        <w:r w:rsidR="007C11DF">
          <w:rPr>
            <w:noProof/>
            <w:webHidden/>
          </w:rPr>
        </w:r>
        <w:r w:rsidR="007C11DF">
          <w:rPr>
            <w:noProof/>
            <w:webHidden/>
          </w:rPr>
          <w:fldChar w:fldCharType="separate"/>
        </w:r>
        <w:r w:rsidR="007C11DF">
          <w:rPr>
            <w:noProof/>
            <w:webHidden/>
          </w:rPr>
          <w:t>24</w:t>
        </w:r>
        <w:r w:rsidR="007C11DF">
          <w:rPr>
            <w:noProof/>
            <w:webHidden/>
          </w:rPr>
          <w:fldChar w:fldCharType="end"/>
        </w:r>
      </w:hyperlink>
    </w:p>
    <w:p w14:paraId="25C734C8" w14:textId="4E3C9059" w:rsidR="007C11DF" w:rsidRDefault="00365267">
      <w:pPr>
        <w:pStyle w:val="TOC2"/>
        <w:tabs>
          <w:tab w:val="right" w:leader="dot" w:pos="9350"/>
        </w:tabs>
        <w:rPr>
          <w:rFonts w:asciiTheme="minorHAnsi" w:eastAsiaTheme="minorEastAsia" w:hAnsiTheme="minorHAnsi"/>
          <w:noProof/>
        </w:rPr>
      </w:pPr>
      <w:hyperlink w:anchor="_Toc1031055" w:history="1">
        <w:r w:rsidR="007C11DF" w:rsidRPr="009041FA">
          <w:rPr>
            <w:rStyle w:val="Hyperlink"/>
            <w:noProof/>
          </w:rPr>
          <w:t xml:space="preserve">3.6 </w:t>
        </w:r>
        <w:r w:rsidR="007C11DF">
          <w:rPr>
            <w:rFonts w:asciiTheme="minorHAnsi" w:eastAsiaTheme="minorEastAsia" w:hAnsiTheme="minorHAnsi"/>
            <w:noProof/>
          </w:rPr>
          <w:tab/>
        </w:r>
        <w:r w:rsidR="007C11DF" w:rsidRPr="009041FA">
          <w:rPr>
            <w:rStyle w:val="Hyperlink"/>
            <w:noProof/>
          </w:rPr>
          <w:t>Add Health Impact Functions</w:t>
        </w:r>
        <w:r w:rsidR="007C11DF">
          <w:rPr>
            <w:noProof/>
            <w:webHidden/>
          </w:rPr>
          <w:tab/>
        </w:r>
        <w:r w:rsidR="007C11DF">
          <w:rPr>
            <w:noProof/>
            <w:webHidden/>
          </w:rPr>
          <w:fldChar w:fldCharType="begin"/>
        </w:r>
        <w:r w:rsidR="007C11DF">
          <w:rPr>
            <w:noProof/>
            <w:webHidden/>
          </w:rPr>
          <w:instrText xml:space="preserve"> PAGEREF _Toc1031055 \h </w:instrText>
        </w:r>
        <w:r w:rsidR="007C11DF">
          <w:rPr>
            <w:noProof/>
            <w:webHidden/>
          </w:rPr>
        </w:r>
        <w:r w:rsidR="007C11DF">
          <w:rPr>
            <w:noProof/>
            <w:webHidden/>
          </w:rPr>
          <w:fldChar w:fldCharType="separate"/>
        </w:r>
        <w:r w:rsidR="007C11DF">
          <w:rPr>
            <w:noProof/>
            <w:webHidden/>
          </w:rPr>
          <w:t>26</w:t>
        </w:r>
        <w:r w:rsidR="007C11DF">
          <w:rPr>
            <w:noProof/>
            <w:webHidden/>
          </w:rPr>
          <w:fldChar w:fldCharType="end"/>
        </w:r>
      </w:hyperlink>
    </w:p>
    <w:p w14:paraId="6640A7F5" w14:textId="3B4F0DF0" w:rsidR="007C11DF" w:rsidRDefault="00365267">
      <w:pPr>
        <w:pStyle w:val="TOC3"/>
        <w:tabs>
          <w:tab w:val="left" w:pos="1800"/>
          <w:tab w:val="right" w:leader="dot" w:pos="9350"/>
        </w:tabs>
        <w:rPr>
          <w:rFonts w:asciiTheme="minorHAnsi" w:eastAsiaTheme="minorEastAsia" w:hAnsiTheme="minorHAnsi"/>
          <w:noProof/>
        </w:rPr>
      </w:pPr>
      <w:hyperlink w:anchor="_Toc1031056" w:history="1">
        <w:r w:rsidR="007C11DF" w:rsidRPr="009041FA">
          <w:rPr>
            <w:rStyle w:val="Hyperlink"/>
            <w:noProof/>
          </w:rPr>
          <w:t xml:space="preserve">3.6.1 </w:t>
        </w:r>
        <w:r w:rsidR="007C11DF">
          <w:rPr>
            <w:rFonts w:asciiTheme="minorHAnsi" w:eastAsiaTheme="minorEastAsia" w:hAnsiTheme="minorHAnsi"/>
            <w:noProof/>
          </w:rPr>
          <w:tab/>
        </w:r>
        <w:r w:rsidR="007C11DF" w:rsidRPr="009041FA">
          <w:rPr>
            <w:rStyle w:val="Hyperlink"/>
            <w:noProof/>
          </w:rPr>
          <w:t>Technique 1: Importing Health Impact Functions as .csv or .xlsx Files</w:t>
        </w:r>
        <w:r w:rsidR="007C11DF">
          <w:rPr>
            <w:noProof/>
            <w:webHidden/>
          </w:rPr>
          <w:tab/>
        </w:r>
        <w:r w:rsidR="007C11DF">
          <w:rPr>
            <w:noProof/>
            <w:webHidden/>
          </w:rPr>
          <w:fldChar w:fldCharType="begin"/>
        </w:r>
        <w:r w:rsidR="007C11DF">
          <w:rPr>
            <w:noProof/>
            <w:webHidden/>
          </w:rPr>
          <w:instrText xml:space="preserve"> PAGEREF _Toc1031056 \h </w:instrText>
        </w:r>
        <w:r w:rsidR="007C11DF">
          <w:rPr>
            <w:noProof/>
            <w:webHidden/>
          </w:rPr>
        </w:r>
        <w:r w:rsidR="007C11DF">
          <w:rPr>
            <w:noProof/>
            <w:webHidden/>
          </w:rPr>
          <w:fldChar w:fldCharType="separate"/>
        </w:r>
        <w:r w:rsidR="007C11DF">
          <w:rPr>
            <w:noProof/>
            <w:webHidden/>
          </w:rPr>
          <w:t>26</w:t>
        </w:r>
        <w:r w:rsidR="007C11DF">
          <w:rPr>
            <w:noProof/>
            <w:webHidden/>
          </w:rPr>
          <w:fldChar w:fldCharType="end"/>
        </w:r>
      </w:hyperlink>
    </w:p>
    <w:p w14:paraId="597850E6" w14:textId="5B1AB63E" w:rsidR="007C11DF" w:rsidRDefault="00365267">
      <w:pPr>
        <w:pStyle w:val="TOC3"/>
        <w:tabs>
          <w:tab w:val="left" w:pos="1800"/>
          <w:tab w:val="right" w:leader="dot" w:pos="9350"/>
        </w:tabs>
        <w:rPr>
          <w:rFonts w:asciiTheme="minorHAnsi" w:eastAsiaTheme="minorEastAsia" w:hAnsiTheme="minorHAnsi"/>
          <w:noProof/>
        </w:rPr>
      </w:pPr>
      <w:hyperlink w:anchor="_Toc1031057" w:history="1">
        <w:r w:rsidR="007C11DF" w:rsidRPr="009041FA">
          <w:rPr>
            <w:rStyle w:val="Hyperlink"/>
            <w:noProof/>
          </w:rPr>
          <w:t xml:space="preserve">3.6.2 </w:t>
        </w:r>
        <w:r w:rsidR="007C11DF">
          <w:rPr>
            <w:rFonts w:asciiTheme="minorHAnsi" w:eastAsiaTheme="minorEastAsia" w:hAnsiTheme="minorHAnsi"/>
            <w:noProof/>
          </w:rPr>
          <w:tab/>
        </w:r>
        <w:r w:rsidR="007C11DF" w:rsidRPr="009041FA">
          <w:rPr>
            <w:rStyle w:val="Hyperlink"/>
            <w:noProof/>
          </w:rPr>
          <w:t>Technique 2:  Entering Health Impact Functions Using the Health Impact Function Editor</w:t>
        </w:r>
        <w:r w:rsidR="007C11DF">
          <w:rPr>
            <w:noProof/>
            <w:webHidden/>
          </w:rPr>
          <w:tab/>
        </w:r>
        <w:r w:rsidR="007C11DF">
          <w:rPr>
            <w:noProof/>
            <w:webHidden/>
          </w:rPr>
          <w:fldChar w:fldCharType="begin"/>
        </w:r>
        <w:r w:rsidR="007C11DF">
          <w:rPr>
            <w:noProof/>
            <w:webHidden/>
          </w:rPr>
          <w:instrText xml:space="preserve"> PAGEREF _Toc1031057 \h </w:instrText>
        </w:r>
        <w:r w:rsidR="007C11DF">
          <w:rPr>
            <w:noProof/>
            <w:webHidden/>
          </w:rPr>
        </w:r>
        <w:r w:rsidR="007C11DF">
          <w:rPr>
            <w:noProof/>
            <w:webHidden/>
          </w:rPr>
          <w:fldChar w:fldCharType="separate"/>
        </w:r>
        <w:r w:rsidR="007C11DF">
          <w:rPr>
            <w:noProof/>
            <w:webHidden/>
          </w:rPr>
          <w:t>27</w:t>
        </w:r>
        <w:r w:rsidR="007C11DF">
          <w:rPr>
            <w:noProof/>
            <w:webHidden/>
          </w:rPr>
          <w:fldChar w:fldCharType="end"/>
        </w:r>
      </w:hyperlink>
    </w:p>
    <w:p w14:paraId="77C45ACC" w14:textId="2DCD568A" w:rsidR="007C11DF" w:rsidRDefault="00365267">
      <w:pPr>
        <w:pStyle w:val="TOC2"/>
        <w:tabs>
          <w:tab w:val="right" w:leader="dot" w:pos="9350"/>
        </w:tabs>
        <w:rPr>
          <w:rFonts w:asciiTheme="minorHAnsi" w:eastAsiaTheme="minorEastAsia" w:hAnsiTheme="minorHAnsi"/>
          <w:noProof/>
        </w:rPr>
      </w:pPr>
      <w:hyperlink w:anchor="_Toc1031058" w:history="1">
        <w:r w:rsidR="007C11DF" w:rsidRPr="009041FA">
          <w:rPr>
            <w:rStyle w:val="Hyperlink"/>
            <w:noProof/>
          </w:rPr>
          <w:t xml:space="preserve">3.7 </w:t>
        </w:r>
        <w:r w:rsidR="007C11DF">
          <w:rPr>
            <w:rFonts w:asciiTheme="minorHAnsi" w:eastAsiaTheme="minorEastAsia" w:hAnsiTheme="minorHAnsi"/>
            <w:noProof/>
          </w:rPr>
          <w:tab/>
        </w:r>
        <w:r w:rsidR="007C11DF" w:rsidRPr="009041FA">
          <w:rPr>
            <w:rStyle w:val="Hyperlink"/>
            <w:noProof/>
          </w:rPr>
          <w:t>Add Valuation Functions</w:t>
        </w:r>
        <w:r w:rsidR="007C11DF">
          <w:rPr>
            <w:noProof/>
            <w:webHidden/>
          </w:rPr>
          <w:tab/>
        </w:r>
        <w:r w:rsidR="007C11DF">
          <w:rPr>
            <w:noProof/>
            <w:webHidden/>
          </w:rPr>
          <w:fldChar w:fldCharType="begin"/>
        </w:r>
        <w:r w:rsidR="007C11DF">
          <w:rPr>
            <w:noProof/>
            <w:webHidden/>
          </w:rPr>
          <w:instrText xml:space="preserve"> PAGEREF _Toc1031058 \h </w:instrText>
        </w:r>
        <w:r w:rsidR="007C11DF">
          <w:rPr>
            <w:noProof/>
            <w:webHidden/>
          </w:rPr>
        </w:r>
        <w:r w:rsidR="007C11DF">
          <w:rPr>
            <w:noProof/>
            <w:webHidden/>
          </w:rPr>
          <w:fldChar w:fldCharType="separate"/>
        </w:r>
        <w:r w:rsidR="007C11DF">
          <w:rPr>
            <w:noProof/>
            <w:webHidden/>
          </w:rPr>
          <w:t>31</w:t>
        </w:r>
        <w:r w:rsidR="007C11DF">
          <w:rPr>
            <w:noProof/>
            <w:webHidden/>
          </w:rPr>
          <w:fldChar w:fldCharType="end"/>
        </w:r>
      </w:hyperlink>
    </w:p>
    <w:p w14:paraId="42DC3CBE" w14:textId="3DB55D90" w:rsidR="007C11DF" w:rsidRDefault="00365267">
      <w:pPr>
        <w:pStyle w:val="TOC1"/>
        <w:tabs>
          <w:tab w:val="right" w:leader="dot" w:pos="9350"/>
        </w:tabs>
        <w:rPr>
          <w:rFonts w:asciiTheme="minorHAnsi" w:eastAsiaTheme="minorEastAsia" w:hAnsiTheme="minorHAnsi"/>
          <w:noProof/>
        </w:rPr>
      </w:pPr>
      <w:hyperlink w:anchor="_Toc1031059" w:history="1">
        <w:r w:rsidR="007C11DF" w:rsidRPr="009041FA">
          <w:rPr>
            <w:rStyle w:val="Hyperlink"/>
            <w:noProof/>
          </w:rPr>
          <w:t>Section 4:  Estimating Health Impacts</w:t>
        </w:r>
        <w:r w:rsidR="007C11DF">
          <w:rPr>
            <w:noProof/>
            <w:webHidden/>
          </w:rPr>
          <w:tab/>
        </w:r>
        <w:r w:rsidR="007C11DF">
          <w:rPr>
            <w:noProof/>
            <w:webHidden/>
          </w:rPr>
          <w:fldChar w:fldCharType="begin"/>
        </w:r>
        <w:r w:rsidR="007C11DF">
          <w:rPr>
            <w:noProof/>
            <w:webHidden/>
          </w:rPr>
          <w:instrText xml:space="preserve"> PAGEREF _Toc1031059 \h </w:instrText>
        </w:r>
        <w:r w:rsidR="007C11DF">
          <w:rPr>
            <w:noProof/>
            <w:webHidden/>
          </w:rPr>
        </w:r>
        <w:r w:rsidR="007C11DF">
          <w:rPr>
            <w:noProof/>
            <w:webHidden/>
          </w:rPr>
          <w:fldChar w:fldCharType="separate"/>
        </w:r>
        <w:r w:rsidR="007C11DF">
          <w:rPr>
            <w:noProof/>
            <w:webHidden/>
          </w:rPr>
          <w:t>39</w:t>
        </w:r>
        <w:r w:rsidR="007C11DF">
          <w:rPr>
            <w:noProof/>
            <w:webHidden/>
          </w:rPr>
          <w:fldChar w:fldCharType="end"/>
        </w:r>
      </w:hyperlink>
    </w:p>
    <w:p w14:paraId="16132FF3" w14:textId="4FF98890" w:rsidR="007C11DF" w:rsidRDefault="00365267">
      <w:pPr>
        <w:pStyle w:val="TOC2"/>
        <w:tabs>
          <w:tab w:val="right" w:leader="dot" w:pos="9350"/>
        </w:tabs>
        <w:rPr>
          <w:rFonts w:asciiTheme="minorHAnsi" w:eastAsiaTheme="minorEastAsia" w:hAnsiTheme="minorHAnsi"/>
          <w:noProof/>
        </w:rPr>
      </w:pPr>
      <w:hyperlink w:anchor="_Toc1031060" w:history="1">
        <w:r w:rsidR="007C11DF" w:rsidRPr="009041FA">
          <w:rPr>
            <w:rStyle w:val="Hyperlink"/>
            <w:noProof/>
          </w:rPr>
          <w:t xml:space="preserve">4.1 </w:t>
        </w:r>
        <w:r w:rsidR="007C11DF">
          <w:rPr>
            <w:rFonts w:asciiTheme="minorHAnsi" w:eastAsiaTheme="minorEastAsia" w:hAnsiTheme="minorHAnsi"/>
            <w:noProof/>
          </w:rPr>
          <w:tab/>
        </w:r>
        <w:r w:rsidR="007C11DF" w:rsidRPr="009041FA">
          <w:rPr>
            <w:rStyle w:val="Hyperlink"/>
            <w:noProof/>
          </w:rPr>
          <w:t>Create Air Quality Grids</w:t>
        </w:r>
        <w:r w:rsidR="007C11DF">
          <w:rPr>
            <w:noProof/>
            <w:webHidden/>
          </w:rPr>
          <w:tab/>
        </w:r>
        <w:r w:rsidR="007C11DF">
          <w:rPr>
            <w:noProof/>
            <w:webHidden/>
          </w:rPr>
          <w:fldChar w:fldCharType="begin"/>
        </w:r>
        <w:r w:rsidR="007C11DF">
          <w:rPr>
            <w:noProof/>
            <w:webHidden/>
          </w:rPr>
          <w:instrText xml:space="preserve"> PAGEREF _Toc1031060 \h </w:instrText>
        </w:r>
        <w:r w:rsidR="007C11DF">
          <w:rPr>
            <w:noProof/>
            <w:webHidden/>
          </w:rPr>
        </w:r>
        <w:r w:rsidR="007C11DF">
          <w:rPr>
            <w:noProof/>
            <w:webHidden/>
          </w:rPr>
          <w:fldChar w:fldCharType="separate"/>
        </w:r>
        <w:r w:rsidR="007C11DF">
          <w:rPr>
            <w:noProof/>
            <w:webHidden/>
          </w:rPr>
          <w:t>39</w:t>
        </w:r>
        <w:r w:rsidR="007C11DF">
          <w:rPr>
            <w:noProof/>
            <w:webHidden/>
          </w:rPr>
          <w:fldChar w:fldCharType="end"/>
        </w:r>
      </w:hyperlink>
    </w:p>
    <w:p w14:paraId="79233878" w14:textId="4D94B99D" w:rsidR="007C11DF" w:rsidRDefault="00365267">
      <w:pPr>
        <w:pStyle w:val="TOC2"/>
        <w:tabs>
          <w:tab w:val="right" w:leader="dot" w:pos="9350"/>
        </w:tabs>
        <w:rPr>
          <w:rFonts w:asciiTheme="minorHAnsi" w:eastAsiaTheme="minorEastAsia" w:hAnsiTheme="minorHAnsi"/>
          <w:noProof/>
        </w:rPr>
      </w:pPr>
      <w:hyperlink w:anchor="_Toc1031061" w:history="1">
        <w:r w:rsidR="007C11DF" w:rsidRPr="009041FA">
          <w:rPr>
            <w:rStyle w:val="Hyperlink"/>
            <w:noProof/>
          </w:rPr>
          <w:t xml:space="preserve">4.2 </w:t>
        </w:r>
        <w:r w:rsidR="007C11DF">
          <w:rPr>
            <w:rFonts w:asciiTheme="minorHAnsi" w:eastAsiaTheme="minorEastAsia" w:hAnsiTheme="minorHAnsi"/>
            <w:noProof/>
          </w:rPr>
          <w:tab/>
        </w:r>
        <w:r w:rsidR="007C11DF" w:rsidRPr="009041FA">
          <w:rPr>
            <w:rStyle w:val="Hyperlink"/>
            <w:noProof/>
          </w:rPr>
          <w:t>Estimate Health Impacts</w:t>
        </w:r>
        <w:r w:rsidR="007C11DF">
          <w:rPr>
            <w:noProof/>
            <w:webHidden/>
          </w:rPr>
          <w:tab/>
        </w:r>
        <w:r w:rsidR="007C11DF">
          <w:rPr>
            <w:noProof/>
            <w:webHidden/>
          </w:rPr>
          <w:fldChar w:fldCharType="begin"/>
        </w:r>
        <w:r w:rsidR="007C11DF">
          <w:rPr>
            <w:noProof/>
            <w:webHidden/>
          </w:rPr>
          <w:instrText xml:space="preserve"> PAGEREF _Toc1031061 \h </w:instrText>
        </w:r>
        <w:r w:rsidR="007C11DF">
          <w:rPr>
            <w:noProof/>
            <w:webHidden/>
          </w:rPr>
        </w:r>
        <w:r w:rsidR="007C11DF">
          <w:rPr>
            <w:noProof/>
            <w:webHidden/>
          </w:rPr>
          <w:fldChar w:fldCharType="separate"/>
        </w:r>
        <w:r w:rsidR="007C11DF">
          <w:rPr>
            <w:noProof/>
            <w:webHidden/>
          </w:rPr>
          <w:t>43</w:t>
        </w:r>
        <w:r w:rsidR="007C11DF">
          <w:rPr>
            <w:noProof/>
            <w:webHidden/>
          </w:rPr>
          <w:fldChar w:fldCharType="end"/>
        </w:r>
      </w:hyperlink>
    </w:p>
    <w:p w14:paraId="573A4077" w14:textId="71E448F2" w:rsidR="007C11DF" w:rsidRDefault="00365267">
      <w:pPr>
        <w:pStyle w:val="TOC2"/>
        <w:tabs>
          <w:tab w:val="right" w:leader="dot" w:pos="9350"/>
        </w:tabs>
        <w:rPr>
          <w:rFonts w:asciiTheme="minorHAnsi" w:eastAsiaTheme="minorEastAsia" w:hAnsiTheme="minorHAnsi"/>
          <w:noProof/>
        </w:rPr>
      </w:pPr>
      <w:hyperlink w:anchor="_Toc1031062" w:history="1">
        <w:r w:rsidR="007C11DF" w:rsidRPr="009041FA">
          <w:rPr>
            <w:rStyle w:val="Hyperlink"/>
            <w:noProof/>
          </w:rPr>
          <w:t xml:space="preserve">4.3 </w:t>
        </w:r>
        <w:r w:rsidR="007C11DF">
          <w:rPr>
            <w:rFonts w:asciiTheme="minorHAnsi" w:eastAsiaTheme="minorEastAsia" w:hAnsiTheme="minorHAnsi"/>
            <w:noProof/>
          </w:rPr>
          <w:tab/>
        </w:r>
        <w:r w:rsidR="007C11DF" w:rsidRPr="009041FA">
          <w:rPr>
            <w:rStyle w:val="Hyperlink"/>
            <w:noProof/>
          </w:rPr>
          <w:t>Aggregate Incidence Results</w:t>
        </w:r>
        <w:r w:rsidR="007C11DF">
          <w:rPr>
            <w:noProof/>
            <w:webHidden/>
          </w:rPr>
          <w:tab/>
        </w:r>
        <w:r w:rsidR="007C11DF">
          <w:rPr>
            <w:noProof/>
            <w:webHidden/>
          </w:rPr>
          <w:fldChar w:fldCharType="begin"/>
        </w:r>
        <w:r w:rsidR="007C11DF">
          <w:rPr>
            <w:noProof/>
            <w:webHidden/>
          </w:rPr>
          <w:instrText xml:space="preserve"> PAGEREF _Toc1031062 \h </w:instrText>
        </w:r>
        <w:r w:rsidR="007C11DF">
          <w:rPr>
            <w:noProof/>
            <w:webHidden/>
          </w:rPr>
        </w:r>
        <w:r w:rsidR="007C11DF">
          <w:rPr>
            <w:noProof/>
            <w:webHidden/>
          </w:rPr>
          <w:fldChar w:fldCharType="separate"/>
        </w:r>
        <w:r w:rsidR="007C11DF">
          <w:rPr>
            <w:noProof/>
            <w:webHidden/>
          </w:rPr>
          <w:t>45</w:t>
        </w:r>
        <w:r w:rsidR="007C11DF">
          <w:rPr>
            <w:noProof/>
            <w:webHidden/>
          </w:rPr>
          <w:fldChar w:fldCharType="end"/>
        </w:r>
      </w:hyperlink>
    </w:p>
    <w:p w14:paraId="70C7EC38" w14:textId="278AF4A4" w:rsidR="007C11DF" w:rsidRDefault="00365267">
      <w:pPr>
        <w:pStyle w:val="TOC1"/>
        <w:tabs>
          <w:tab w:val="right" w:leader="dot" w:pos="9350"/>
        </w:tabs>
        <w:rPr>
          <w:rFonts w:asciiTheme="minorHAnsi" w:eastAsiaTheme="minorEastAsia" w:hAnsiTheme="minorHAnsi"/>
          <w:noProof/>
        </w:rPr>
      </w:pPr>
      <w:hyperlink w:anchor="_Toc1031063" w:history="1">
        <w:r w:rsidR="007C11DF" w:rsidRPr="009041FA">
          <w:rPr>
            <w:rStyle w:val="Hyperlink"/>
            <w:noProof/>
          </w:rPr>
          <w:t>Section 5:  Estimating Economic Values</w:t>
        </w:r>
        <w:r w:rsidR="007C11DF">
          <w:rPr>
            <w:noProof/>
            <w:webHidden/>
          </w:rPr>
          <w:tab/>
        </w:r>
        <w:r w:rsidR="007C11DF">
          <w:rPr>
            <w:noProof/>
            <w:webHidden/>
          </w:rPr>
          <w:fldChar w:fldCharType="begin"/>
        </w:r>
        <w:r w:rsidR="007C11DF">
          <w:rPr>
            <w:noProof/>
            <w:webHidden/>
          </w:rPr>
          <w:instrText xml:space="preserve"> PAGEREF _Toc1031063 \h </w:instrText>
        </w:r>
        <w:r w:rsidR="007C11DF">
          <w:rPr>
            <w:noProof/>
            <w:webHidden/>
          </w:rPr>
        </w:r>
        <w:r w:rsidR="007C11DF">
          <w:rPr>
            <w:noProof/>
            <w:webHidden/>
          </w:rPr>
          <w:fldChar w:fldCharType="separate"/>
        </w:r>
        <w:r w:rsidR="007C11DF">
          <w:rPr>
            <w:noProof/>
            <w:webHidden/>
          </w:rPr>
          <w:t>49</w:t>
        </w:r>
        <w:r w:rsidR="007C11DF">
          <w:rPr>
            <w:noProof/>
            <w:webHidden/>
          </w:rPr>
          <w:fldChar w:fldCharType="end"/>
        </w:r>
      </w:hyperlink>
    </w:p>
    <w:p w14:paraId="40BE1C20" w14:textId="613FF981" w:rsidR="007C11DF" w:rsidRDefault="00365267">
      <w:pPr>
        <w:pStyle w:val="TOC2"/>
        <w:tabs>
          <w:tab w:val="right" w:leader="dot" w:pos="9350"/>
        </w:tabs>
        <w:rPr>
          <w:rFonts w:asciiTheme="minorHAnsi" w:eastAsiaTheme="minorEastAsia" w:hAnsiTheme="minorHAnsi"/>
          <w:noProof/>
        </w:rPr>
      </w:pPr>
      <w:hyperlink w:anchor="_Toc1031064" w:history="1">
        <w:r w:rsidR="007C11DF" w:rsidRPr="009041FA">
          <w:rPr>
            <w:rStyle w:val="Hyperlink"/>
            <w:noProof/>
          </w:rPr>
          <w:t xml:space="preserve">5.1 </w:t>
        </w:r>
        <w:r w:rsidR="007C11DF">
          <w:rPr>
            <w:rFonts w:asciiTheme="minorHAnsi" w:eastAsiaTheme="minorEastAsia" w:hAnsiTheme="minorHAnsi"/>
            <w:noProof/>
          </w:rPr>
          <w:tab/>
        </w:r>
        <w:r w:rsidR="007C11DF" w:rsidRPr="009041FA">
          <w:rPr>
            <w:rStyle w:val="Hyperlink"/>
            <w:noProof/>
          </w:rPr>
          <w:t>Estimate Economic Values</w:t>
        </w:r>
        <w:r w:rsidR="007C11DF">
          <w:rPr>
            <w:noProof/>
            <w:webHidden/>
          </w:rPr>
          <w:tab/>
        </w:r>
        <w:r w:rsidR="007C11DF">
          <w:rPr>
            <w:noProof/>
            <w:webHidden/>
          </w:rPr>
          <w:fldChar w:fldCharType="begin"/>
        </w:r>
        <w:r w:rsidR="007C11DF">
          <w:rPr>
            <w:noProof/>
            <w:webHidden/>
          </w:rPr>
          <w:instrText xml:space="preserve"> PAGEREF _Toc1031064 \h </w:instrText>
        </w:r>
        <w:r w:rsidR="007C11DF">
          <w:rPr>
            <w:noProof/>
            <w:webHidden/>
          </w:rPr>
        </w:r>
        <w:r w:rsidR="007C11DF">
          <w:rPr>
            <w:noProof/>
            <w:webHidden/>
          </w:rPr>
          <w:fldChar w:fldCharType="separate"/>
        </w:r>
        <w:r w:rsidR="007C11DF">
          <w:rPr>
            <w:noProof/>
            <w:webHidden/>
          </w:rPr>
          <w:t>49</w:t>
        </w:r>
        <w:r w:rsidR="007C11DF">
          <w:rPr>
            <w:noProof/>
            <w:webHidden/>
          </w:rPr>
          <w:fldChar w:fldCharType="end"/>
        </w:r>
      </w:hyperlink>
    </w:p>
    <w:p w14:paraId="5849D429" w14:textId="67E49FCC" w:rsidR="007C11DF" w:rsidRDefault="00365267">
      <w:pPr>
        <w:pStyle w:val="TOC2"/>
        <w:tabs>
          <w:tab w:val="right" w:leader="dot" w:pos="9350"/>
        </w:tabs>
        <w:rPr>
          <w:rFonts w:asciiTheme="minorHAnsi" w:eastAsiaTheme="minorEastAsia" w:hAnsiTheme="minorHAnsi"/>
          <w:noProof/>
        </w:rPr>
      </w:pPr>
      <w:hyperlink w:anchor="_Toc1031065" w:history="1">
        <w:r w:rsidR="007C11DF" w:rsidRPr="009041FA">
          <w:rPr>
            <w:rStyle w:val="Hyperlink"/>
            <w:noProof/>
          </w:rPr>
          <w:t xml:space="preserve">5.2 </w:t>
        </w:r>
        <w:r w:rsidR="007C11DF">
          <w:rPr>
            <w:rFonts w:asciiTheme="minorHAnsi" w:eastAsiaTheme="minorEastAsia" w:hAnsiTheme="minorHAnsi"/>
            <w:noProof/>
          </w:rPr>
          <w:tab/>
        </w:r>
        <w:r w:rsidR="007C11DF" w:rsidRPr="009041FA">
          <w:rPr>
            <w:rStyle w:val="Hyperlink"/>
            <w:noProof/>
          </w:rPr>
          <w:t>Generate Reports</w:t>
        </w:r>
        <w:r w:rsidR="007C11DF">
          <w:rPr>
            <w:noProof/>
            <w:webHidden/>
          </w:rPr>
          <w:tab/>
        </w:r>
        <w:r w:rsidR="007C11DF">
          <w:rPr>
            <w:noProof/>
            <w:webHidden/>
          </w:rPr>
          <w:fldChar w:fldCharType="begin"/>
        </w:r>
        <w:r w:rsidR="007C11DF">
          <w:rPr>
            <w:noProof/>
            <w:webHidden/>
          </w:rPr>
          <w:instrText xml:space="preserve"> PAGEREF _Toc1031065 \h </w:instrText>
        </w:r>
        <w:r w:rsidR="007C11DF">
          <w:rPr>
            <w:noProof/>
            <w:webHidden/>
          </w:rPr>
        </w:r>
        <w:r w:rsidR="007C11DF">
          <w:rPr>
            <w:noProof/>
            <w:webHidden/>
          </w:rPr>
          <w:fldChar w:fldCharType="separate"/>
        </w:r>
        <w:r w:rsidR="007C11DF">
          <w:rPr>
            <w:noProof/>
            <w:webHidden/>
          </w:rPr>
          <w:t>50</w:t>
        </w:r>
        <w:r w:rsidR="007C11DF">
          <w:rPr>
            <w:noProof/>
            <w:webHidden/>
          </w:rPr>
          <w:fldChar w:fldCharType="end"/>
        </w:r>
      </w:hyperlink>
    </w:p>
    <w:p w14:paraId="235D0F40" w14:textId="088F8D78" w:rsidR="007C11DF" w:rsidRDefault="00365267">
      <w:pPr>
        <w:pStyle w:val="TOC3"/>
        <w:tabs>
          <w:tab w:val="left" w:pos="1800"/>
          <w:tab w:val="right" w:leader="dot" w:pos="9350"/>
        </w:tabs>
        <w:rPr>
          <w:rFonts w:asciiTheme="minorHAnsi" w:eastAsiaTheme="minorEastAsia" w:hAnsiTheme="minorHAnsi"/>
          <w:noProof/>
        </w:rPr>
      </w:pPr>
      <w:hyperlink w:anchor="_Toc1031066" w:history="1">
        <w:r w:rsidR="007C11DF" w:rsidRPr="009041FA">
          <w:rPr>
            <w:rStyle w:val="Hyperlink"/>
            <w:noProof/>
          </w:rPr>
          <w:t xml:space="preserve">5.2.1 </w:t>
        </w:r>
        <w:r w:rsidR="007C11DF">
          <w:rPr>
            <w:rFonts w:asciiTheme="minorHAnsi" w:eastAsiaTheme="minorEastAsia" w:hAnsiTheme="minorHAnsi"/>
            <w:noProof/>
          </w:rPr>
          <w:tab/>
        </w:r>
        <w:r w:rsidR="007C11DF" w:rsidRPr="009041FA">
          <w:rPr>
            <w:rStyle w:val="Hyperlink"/>
            <w:noProof/>
          </w:rPr>
          <w:t>Generate Tabular Result Reports</w:t>
        </w:r>
        <w:r w:rsidR="007C11DF">
          <w:rPr>
            <w:noProof/>
            <w:webHidden/>
          </w:rPr>
          <w:tab/>
        </w:r>
        <w:r w:rsidR="007C11DF">
          <w:rPr>
            <w:noProof/>
            <w:webHidden/>
          </w:rPr>
          <w:fldChar w:fldCharType="begin"/>
        </w:r>
        <w:r w:rsidR="007C11DF">
          <w:rPr>
            <w:noProof/>
            <w:webHidden/>
          </w:rPr>
          <w:instrText xml:space="preserve"> PAGEREF _Toc1031066 \h </w:instrText>
        </w:r>
        <w:r w:rsidR="007C11DF">
          <w:rPr>
            <w:noProof/>
            <w:webHidden/>
          </w:rPr>
        </w:r>
        <w:r w:rsidR="007C11DF">
          <w:rPr>
            <w:noProof/>
            <w:webHidden/>
          </w:rPr>
          <w:fldChar w:fldCharType="separate"/>
        </w:r>
        <w:r w:rsidR="007C11DF">
          <w:rPr>
            <w:noProof/>
            <w:webHidden/>
          </w:rPr>
          <w:t>50</w:t>
        </w:r>
        <w:r w:rsidR="007C11DF">
          <w:rPr>
            <w:noProof/>
            <w:webHidden/>
          </w:rPr>
          <w:fldChar w:fldCharType="end"/>
        </w:r>
      </w:hyperlink>
    </w:p>
    <w:p w14:paraId="441EC25F" w14:textId="02CC6E6D" w:rsidR="007C11DF" w:rsidRDefault="00365267">
      <w:pPr>
        <w:pStyle w:val="TOC3"/>
        <w:tabs>
          <w:tab w:val="left" w:pos="1800"/>
          <w:tab w:val="right" w:leader="dot" w:pos="9350"/>
        </w:tabs>
        <w:rPr>
          <w:rFonts w:asciiTheme="minorHAnsi" w:eastAsiaTheme="minorEastAsia" w:hAnsiTheme="minorHAnsi"/>
          <w:noProof/>
        </w:rPr>
      </w:pPr>
      <w:hyperlink w:anchor="_Toc1031067" w:history="1">
        <w:r w:rsidR="007C11DF" w:rsidRPr="009041FA">
          <w:rPr>
            <w:rStyle w:val="Hyperlink"/>
            <w:noProof/>
          </w:rPr>
          <w:t xml:space="preserve">5.2.2 </w:t>
        </w:r>
        <w:r w:rsidR="007C11DF">
          <w:rPr>
            <w:rFonts w:asciiTheme="minorHAnsi" w:eastAsiaTheme="minorEastAsia" w:hAnsiTheme="minorHAnsi"/>
            <w:noProof/>
          </w:rPr>
          <w:tab/>
        </w:r>
        <w:r w:rsidR="007C11DF" w:rsidRPr="009041FA">
          <w:rPr>
            <w:rStyle w:val="Hyperlink"/>
            <w:noProof/>
          </w:rPr>
          <w:t>Generate Audit Trail Reports</w:t>
        </w:r>
        <w:r w:rsidR="007C11DF">
          <w:rPr>
            <w:noProof/>
            <w:webHidden/>
          </w:rPr>
          <w:tab/>
        </w:r>
        <w:r w:rsidR="007C11DF">
          <w:rPr>
            <w:noProof/>
            <w:webHidden/>
          </w:rPr>
          <w:fldChar w:fldCharType="begin"/>
        </w:r>
        <w:r w:rsidR="007C11DF">
          <w:rPr>
            <w:noProof/>
            <w:webHidden/>
          </w:rPr>
          <w:instrText xml:space="preserve"> PAGEREF _Toc1031067 \h </w:instrText>
        </w:r>
        <w:r w:rsidR="007C11DF">
          <w:rPr>
            <w:noProof/>
            <w:webHidden/>
          </w:rPr>
        </w:r>
        <w:r w:rsidR="007C11DF">
          <w:rPr>
            <w:noProof/>
            <w:webHidden/>
          </w:rPr>
          <w:fldChar w:fldCharType="separate"/>
        </w:r>
        <w:r w:rsidR="007C11DF">
          <w:rPr>
            <w:noProof/>
            <w:webHidden/>
          </w:rPr>
          <w:t>50</w:t>
        </w:r>
        <w:r w:rsidR="007C11DF">
          <w:rPr>
            <w:noProof/>
            <w:webHidden/>
          </w:rPr>
          <w:fldChar w:fldCharType="end"/>
        </w:r>
      </w:hyperlink>
    </w:p>
    <w:p w14:paraId="0648CAAA" w14:textId="3A3B53F9" w:rsidR="002C731C" w:rsidRPr="00CA733B" w:rsidRDefault="00487D39" w:rsidP="00CA733B">
      <w:r>
        <w:rPr>
          <w:rFonts w:asciiTheme="majorHAnsi" w:hAnsiTheme="majorHAnsi"/>
        </w:rPr>
        <w:fldChar w:fldCharType="end"/>
      </w:r>
    </w:p>
    <w:p w14:paraId="35E8BA57" w14:textId="77777777" w:rsidR="002C731C" w:rsidRPr="00CA733B" w:rsidRDefault="002C731C" w:rsidP="00CA733B"/>
    <w:p w14:paraId="7A7C1BF0" w14:textId="77777777" w:rsidR="002C731C" w:rsidRDefault="002C731C" w:rsidP="002C731C">
      <w:pPr>
        <w:sectPr w:rsidR="002C731C" w:rsidSect="00592964">
          <w:footerReference w:type="default" r:id="rId16"/>
          <w:pgSz w:w="12240" w:h="15840" w:code="1"/>
          <w:pgMar w:top="1440" w:right="1440" w:bottom="1440" w:left="1440" w:header="576" w:footer="576" w:gutter="0"/>
          <w:cols w:space="720"/>
          <w:docGrid w:linePitch="360"/>
        </w:sectPr>
      </w:pPr>
    </w:p>
    <w:p w14:paraId="183A12E9" w14:textId="77777777" w:rsidR="00FB7F66" w:rsidRPr="00592964" w:rsidRDefault="00676C07" w:rsidP="00240E4F">
      <w:pPr>
        <w:pStyle w:val="Heading1"/>
      </w:pPr>
      <w:bookmarkStart w:id="0" w:name="_Toc481495885"/>
      <w:bookmarkStart w:id="1" w:name="_Toc1031034"/>
      <w:r w:rsidRPr="00592964">
        <w:lastRenderedPageBreak/>
        <w:t>Intro</w:t>
      </w:r>
      <w:r w:rsidR="00FB7F66" w:rsidRPr="00592964">
        <w:t>duction</w:t>
      </w:r>
      <w:r w:rsidR="00660A57" w:rsidRPr="00592964">
        <w:t xml:space="preserve"> to </w:t>
      </w:r>
      <w:proofErr w:type="spellStart"/>
      <w:r w:rsidR="00660A57" w:rsidRPr="00592964">
        <w:t>BenMAP</w:t>
      </w:r>
      <w:proofErr w:type="spellEnd"/>
      <w:r w:rsidR="006B3D72" w:rsidRPr="00592964">
        <w:t>-CE</w:t>
      </w:r>
      <w:bookmarkEnd w:id="0"/>
      <w:bookmarkEnd w:id="1"/>
    </w:p>
    <w:p w14:paraId="183A12EB" w14:textId="6D9D431A" w:rsidR="00FB7F66" w:rsidRPr="00996EB2" w:rsidRDefault="00FB7F66" w:rsidP="00FB7F66">
      <w:pPr>
        <w:spacing w:after="0"/>
        <w:rPr>
          <w:rFonts w:asciiTheme="majorHAnsi" w:hAnsiTheme="majorHAnsi"/>
          <w:b/>
        </w:rPr>
      </w:pPr>
      <w:r w:rsidRPr="00996EB2">
        <w:rPr>
          <w:rFonts w:asciiTheme="majorHAnsi" w:hAnsiTheme="majorHAnsi"/>
          <w:b/>
        </w:rPr>
        <w:t xml:space="preserve">What is air pollution benefits analysis, and how can </w:t>
      </w:r>
      <w:proofErr w:type="spellStart"/>
      <w:r w:rsidRPr="00996EB2">
        <w:rPr>
          <w:rFonts w:asciiTheme="majorHAnsi" w:hAnsiTheme="majorHAnsi"/>
          <w:b/>
        </w:rPr>
        <w:t>BenMAP</w:t>
      </w:r>
      <w:proofErr w:type="spellEnd"/>
      <w:r w:rsidRPr="00996EB2">
        <w:rPr>
          <w:rFonts w:asciiTheme="majorHAnsi" w:hAnsiTheme="majorHAnsi"/>
          <w:b/>
        </w:rPr>
        <w:t>-CE help?</w:t>
      </w:r>
    </w:p>
    <w:p w14:paraId="183A12F4" w14:textId="67A76951" w:rsidR="00FB7F66" w:rsidRPr="00996EB2" w:rsidRDefault="009E1E43" w:rsidP="005F5ABF">
      <w:pPr>
        <w:pStyle w:val="Body"/>
      </w:pPr>
      <w:r>
        <w:rPr>
          <w:b/>
          <w:noProof/>
        </w:rPr>
        <mc:AlternateContent>
          <mc:Choice Requires="wps">
            <w:drawing>
              <wp:anchor distT="0" distB="0" distL="114300" distR="114300" simplePos="0" relativeHeight="251723776" behindDoc="0" locked="0" layoutInCell="1" allowOverlap="1" wp14:anchorId="2C5E3D7E" wp14:editId="4488D1B3">
                <wp:simplePos x="0" y="0"/>
                <wp:positionH relativeFrom="column">
                  <wp:posOffset>3674745</wp:posOffset>
                </wp:positionH>
                <wp:positionV relativeFrom="paragraph">
                  <wp:posOffset>659765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2EB9081C" w14:textId="77777777" w:rsidR="00B427CA" w:rsidRPr="00760568" w:rsidRDefault="00B427CA"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B427CA" w:rsidRPr="00760568" w:rsidRDefault="00B427CA"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B427CA" w:rsidRPr="001E6290" w:rsidRDefault="00B427CA" w:rsidP="009E1E43">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C5E3D7E" id="Rounded Rectangle 36" o:spid="_x0000_s1026" style="position:absolute;margin-left:289.35pt;margin-top:51.95pt;width:180.45pt;height:320.6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" fillcolor="#8aabd3 [2132]" strokecolor="#4f81bd [3204]">
                <v:fill color2="#d6e2f0 [756]" rotate="t" focusposition="1,1" focussize="" colors="0 #9ab5e4;.5 #c2d1ed;1 #e1e8f5" focus="100%" type="gradientRadial"/>
                <v:textbox>
                  <w:txbxContent>
                    <w:p w14:paraId="2EB9081C" w14:textId="77777777" w:rsidR="00B427CA" w:rsidRPr="00760568" w:rsidRDefault="00B427CA"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B427CA" w:rsidRPr="00760568" w:rsidRDefault="00B427CA"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B427CA" w:rsidRPr="00760568" w:rsidRDefault="00B427CA"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B427CA" w:rsidRPr="001E6290" w:rsidRDefault="00B427CA" w:rsidP="009E1E43">
                      <w:pPr>
                        <w:jc w:val="center"/>
                        <w:rPr>
                          <w:rFonts w:asciiTheme="majorHAnsi" w:hAnsiTheme="majorHAnsi"/>
                        </w:rPr>
                      </w:pPr>
                    </w:p>
                  </w:txbxContent>
                </v:textbox>
                <w10:wrap type="square"/>
              </v:roundrect>
            </w:pict>
          </mc:Fallback>
        </mc:AlternateContent>
      </w:r>
      <w:r w:rsidR="00FB7F66" w:rsidRPr="00304538">
        <w:t xml:space="preserve">Air pollution benefits analysis is the </w:t>
      </w:r>
      <w:r w:rsidR="00FE1371" w:rsidRPr="00304538">
        <w:t>process</w:t>
      </w:r>
      <w:r w:rsidR="00FB7F66" w:rsidRPr="00304538">
        <w:t xml:space="preserve"> of applying </w:t>
      </w:r>
      <w:r w:rsidR="00F807FC" w:rsidRPr="00304538">
        <w:t xml:space="preserve">the </w:t>
      </w:r>
      <w:r w:rsidR="00FB7F66" w:rsidRPr="00304538">
        <w:t>fi</w:t>
      </w:r>
      <w:r w:rsidR="00462E0D" w:rsidRPr="00304538">
        <w:t xml:space="preserve">ndings </w:t>
      </w:r>
      <w:r w:rsidR="00F807FC" w:rsidRPr="00304538">
        <w:t xml:space="preserve">of </w:t>
      </w:r>
      <w:r w:rsidR="00462E0D" w:rsidRPr="00304538">
        <w:t xml:space="preserve">epidemiological </w:t>
      </w:r>
      <w:r w:rsidR="00FB7F66" w:rsidRPr="00304538">
        <w:t xml:space="preserve">and economics </w:t>
      </w:r>
      <w:r w:rsidR="00F807FC" w:rsidRPr="00304538">
        <w:t xml:space="preserve">studies </w:t>
      </w:r>
      <w:r w:rsidR="00FB7F66" w:rsidRPr="00304538">
        <w:t xml:space="preserve">to estimate the health impacts and </w:t>
      </w:r>
      <w:r w:rsidR="00462E0D" w:rsidRPr="00304538">
        <w:t xml:space="preserve">economic value of air pollution </w:t>
      </w:r>
      <w:r w:rsidR="00FB7F66" w:rsidRPr="00304538">
        <w:t>changes</w:t>
      </w:r>
      <w:r w:rsidR="00F807FC" w:rsidRPr="00304538">
        <w:t xml:space="preserve"> in a policy setting</w:t>
      </w:r>
      <w:r w:rsidR="00FB7F66" w:rsidRPr="00304538">
        <w:t xml:space="preserve">. The environmental </w:t>
      </w:r>
      <w:r w:rsidR="00FB7F66" w:rsidRPr="00304538">
        <w:rPr>
          <w:u w:val="single"/>
        </w:rPr>
        <w:t>Ben</w:t>
      </w:r>
      <w:r w:rsidR="00FB7F66" w:rsidRPr="00304538">
        <w:t xml:space="preserve">efits </w:t>
      </w:r>
      <w:r w:rsidR="00FB7F66" w:rsidRPr="00304538">
        <w:rPr>
          <w:u w:val="single"/>
        </w:rPr>
        <w:t>M</w:t>
      </w:r>
      <w:r w:rsidR="00FB7F66" w:rsidRPr="00304538">
        <w:t xml:space="preserve">apping and </w:t>
      </w:r>
      <w:r w:rsidR="00FB7F66" w:rsidRPr="00304538">
        <w:rPr>
          <w:u w:val="single"/>
        </w:rPr>
        <w:t>A</w:t>
      </w:r>
      <w:r w:rsidR="00FB7F66" w:rsidRPr="00304538">
        <w:t xml:space="preserve">nalysis </w:t>
      </w:r>
      <w:r w:rsidR="00FB7F66" w:rsidRPr="00304538">
        <w:rPr>
          <w:u w:val="single"/>
        </w:rPr>
        <w:t>P</w:t>
      </w:r>
      <w:r w:rsidR="00FB7F66" w:rsidRPr="00304538">
        <w:t>rogram—</w:t>
      </w:r>
      <w:r w:rsidR="00FB7F66" w:rsidRPr="00304538">
        <w:rPr>
          <w:u w:val="single"/>
        </w:rPr>
        <w:t>C</w:t>
      </w:r>
      <w:r w:rsidR="00FB7F66" w:rsidRPr="00304538">
        <w:t xml:space="preserve">ommunity </w:t>
      </w:r>
      <w:r w:rsidR="00FB7F66" w:rsidRPr="00304538">
        <w:rPr>
          <w:u w:val="single"/>
        </w:rPr>
        <w:t>E</w:t>
      </w:r>
      <w:r w:rsidR="00FB7F66" w:rsidRPr="00304538">
        <w:t>dition</w:t>
      </w:r>
      <w:r w:rsidR="00FE1371" w:rsidRPr="00304538">
        <w:t xml:space="preserve"> </w:t>
      </w:r>
      <w:r w:rsidR="00FB7F66" w:rsidRPr="00996EB2">
        <w:t>(</w:t>
      </w:r>
      <w:proofErr w:type="spellStart"/>
      <w:r w:rsidR="00FB7F66" w:rsidRPr="00996EB2">
        <w:t>BenMAP</w:t>
      </w:r>
      <w:proofErr w:type="spellEnd"/>
      <w:r w:rsidR="00FB7F66" w:rsidRPr="00996EB2">
        <w:t xml:space="preserve">-CE) software </w:t>
      </w:r>
      <w:r w:rsidR="00FC79BA">
        <w:t xml:space="preserve">allows users to conduct benefits analysis for an area of interest </w:t>
      </w:r>
      <w:r w:rsidR="00FB7F66" w:rsidRPr="00996EB2">
        <w:t xml:space="preserve">by </w:t>
      </w:r>
      <w:r w:rsidR="00FC79BA">
        <w:t>aggregating multiple data sets</w:t>
      </w:r>
      <w:r w:rsidR="00462E0D" w:rsidRPr="00996EB2">
        <w:t xml:space="preserve"> </w:t>
      </w:r>
      <w:r w:rsidR="00FB7F66" w:rsidRPr="00996EB2">
        <w:t xml:space="preserve">to calculate the quantity and </w:t>
      </w:r>
      <w:r w:rsidR="00336400">
        <w:t>economic</w:t>
      </w:r>
      <w:r w:rsidR="00336400" w:rsidRPr="00996EB2">
        <w:t xml:space="preserve"> </w:t>
      </w:r>
      <w:r w:rsidR="00FB7F66" w:rsidRPr="00996EB2">
        <w:t>value of premature death</w:t>
      </w:r>
      <w:r w:rsidR="00462E0D" w:rsidRPr="00996EB2">
        <w:t xml:space="preserve">s and illnesses associated with </w:t>
      </w:r>
      <w:r w:rsidR="00FB7F66" w:rsidRPr="00996EB2">
        <w:t xml:space="preserve">changes in air pollution. </w:t>
      </w:r>
      <w:r w:rsidR="0029118B" w:rsidRPr="00996EB2">
        <w:t>T</w:t>
      </w:r>
      <w:r w:rsidR="00FB7F66" w:rsidRPr="00996EB2">
        <w:t>he program includes a s</w:t>
      </w:r>
      <w:r w:rsidR="00462E0D" w:rsidRPr="00996EB2">
        <w:t xml:space="preserve">ubset of air quality monitoring </w:t>
      </w:r>
      <w:r w:rsidR="00FB7F66" w:rsidRPr="00996EB2">
        <w:t>data, recent and projected demographic and baseline heal</w:t>
      </w:r>
      <w:r w:rsidR="00462E0D" w:rsidRPr="00996EB2">
        <w:t xml:space="preserve">th data, concentration-response </w:t>
      </w:r>
      <w:r w:rsidR="00FB7F66" w:rsidRPr="00996EB2">
        <w:t>relationships drawn from the published epidemiological literatur</w:t>
      </w:r>
      <w:r w:rsidR="00462E0D" w:rsidRPr="00996EB2">
        <w:t xml:space="preserve">e, and economic value estimates </w:t>
      </w:r>
      <w:r w:rsidR="00FB7F66" w:rsidRPr="00996EB2">
        <w:t>based on the published economics literature. Linking these data to</w:t>
      </w:r>
      <w:r w:rsidR="00462E0D" w:rsidRPr="00996EB2">
        <w:t xml:space="preserve">gether allows users </w:t>
      </w:r>
      <w:r w:rsidR="00FB7F66" w:rsidRPr="00996EB2">
        <w:t>to more easily answer an array of policy questions (see Box 1).</w:t>
      </w:r>
    </w:p>
    <w:p w14:paraId="183A12F6" w14:textId="77777777" w:rsidR="00FB7F66" w:rsidRPr="00996EB2" w:rsidRDefault="00FB7F66" w:rsidP="00240E4F">
      <w:pPr>
        <w:pStyle w:val="Heading1"/>
      </w:pPr>
      <w:bookmarkStart w:id="2" w:name="_Toc1031035"/>
      <w:r w:rsidRPr="00996EB2">
        <w:t xml:space="preserve">About </w:t>
      </w:r>
      <w:r w:rsidR="00336400">
        <w:t>T</w:t>
      </w:r>
      <w:r w:rsidRPr="00996EB2">
        <w:t xml:space="preserve">hese </w:t>
      </w:r>
      <w:r w:rsidR="00336400">
        <w:t>E</w:t>
      </w:r>
      <w:r w:rsidRPr="00996EB2">
        <w:t>xercises</w:t>
      </w:r>
      <w:bookmarkEnd w:id="2"/>
    </w:p>
    <w:p w14:paraId="183A12F7" w14:textId="390AB5DD" w:rsidR="00624343" w:rsidRDefault="00FB7F66" w:rsidP="00C27D42">
      <w:pPr>
        <w:pStyle w:val="Body"/>
      </w:pPr>
      <w:r w:rsidRPr="00996EB2">
        <w:t>The</w:t>
      </w:r>
      <w:r w:rsidR="00263A98" w:rsidRPr="00996EB2">
        <w:t xml:space="preserve">se self-paced training exercises were </w:t>
      </w:r>
      <w:r w:rsidRPr="00996EB2">
        <w:t xml:space="preserve">designed to </w:t>
      </w:r>
      <w:r w:rsidR="00FE425E">
        <w:t>provide</w:t>
      </w:r>
      <w:r w:rsidR="00B501BD">
        <w:t xml:space="preserve"> the foundation needed</w:t>
      </w:r>
      <w:r w:rsidRPr="00996EB2">
        <w:t xml:space="preserve"> </w:t>
      </w:r>
      <w:r w:rsidR="008B6AB0" w:rsidRPr="00996EB2">
        <w:t xml:space="preserve">to perform </w:t>
      </w:r>
      <w:r w:rsidRPr="00996EB2">
        <w:t>a basic benefits assessment.</w:t>
      </w:r>
      <w:r w:rsidR="008B6AB0" w:rsidRPr="00996EB2">
        <w:t xml:space="preserve"> </w:t>
      </w:r>
      <w:r w:rsidR="00624343">
        <w:t>There are a total of seven exercises, each focus</w:t>
      </w:r>
      <w:r w:rsidR="00FE1371">
        <w:t>ing</w:t>
      </w:r>
      <w:r w:rsidR="00624343">
        <w:t xml:space="preserve"> on a policy scenario </w:t>
      </w:r>
      <w:r w:rsidR="00FE425E">
        <w:t xml:space="preserve">within one of seven different regions around the world </w:t>
      </w:r>
      <w:r w:rsidR="00624343">
        <w:t xml:space="preserve">that can be analyzed using </w:t>
      </w:r>
      <w:proofErr w:type="spellStart"/>
      <w:r w:rsidR="00624343">
        <w:t>BenMAP</w:t>
      </w:r>
      <w:proofErr w:type="spellEnd"/>
      <w:r w:rsidR="00624343">
        <w:t xml:space="preserve">-CE. </w:t>
      </w:r>
      <w:r w:rsidR="00FF14FE">
        <w:t xml:space="preserve">While </w:t>
      </w:r>
      <w:r w:rsidR="005A0BC3">
        <w:t xml:space="preserve">each of the </w:t>
      </w:r>
      <w:r w:rsidR="00FE425E">
        <w:t>self-paced</w:t>
      </w:r>
      <w:r w:rsidR="00FF14FE">
        <w:t xml:space="preserve"> exercises cover</w:t>
      </w:r>
      <w:r w:rsidR="005A0BC3">
        <w:t>s</w:t>
      </w:r>
      <w:r w:rsidR="00FF14FE">
        <w:t xml:space="preserve"> the basics of </w:t>
      </w:r>
      <w:proofErr w:type="spellStart"/>
      <w:r w:rsidR="00FF14FE">
        <w:t>BenMAP</w:t>
      </w:r>
      <w:proofErr w:type="spellEnd"/>
      <w:r w:rsidR="00FF14FE">
        <w:t>-CE, you are encouraged to try multiple exercises to get a better understanding of the breadth of data types and analysis options.</w:t>
      </w:r>
      <w:r w:rsidR="009C286E" w:rsidRPr="009C286E">
        <w:t xml:space="preserve"> </w:t>
      </w:r>
      <w:r w:rsidR="00151633">
        <w:t>Self-paced training exercises are available for four countries (China, India, Nigeria, and South Africa) and three cities (Mexico City, Mexico; Santiago, Chile; and Bangkok, Thailand)</w:t>
      </w:r>
      <w:r w:rsidR="009C286E" w:rsidRPr="00996EB2">
        <w:t xml:space="preserve">. </w:t>
      </w:r>
      <w:r w:rsidR="009C286E" w:rsidRPr="00012B2F">
        <w:t>The data files necess</w:t>
      </w:r>
      <w:r w:rsidR="007B209E" w:rsidRPr="00012B2F">
        <w:t>ary to complete these exercises</w:t>
      </w:r>
      <w:r w:rsidR="009C286E" w:rsidRPr="00012B2F">
        <w:t xml:space="preserve"> can be found </w:t>
      </w:r>
      <w:r w:rsidR="009C286E" w:rsidRPr="008B13B6">
        <w:t xml:space="preserve">on the </w:t>
      </w:r>
      <w:proofErr w:type="spellStart"/>
      <w:r w:rsidR="009C286E" w:rsidRPr="008B13B6">
        <w:t>BenMAP</w:t>
      </w:r>
      <w:proofErr w:type="spellEnd"/>
      <w:r w:rsidR="009C286E" w:rsidRPr="008B13B6">
        <w:t>-CE website.</w:t>
      </w:r>
      <w:r w:rsidR="00FF14FE" w:rsidRPr="008B13B6">
        <w:t xml:space="preserve"> </w:t>
      </w:r>
      <w:r w:rsidRPr="008B13B6">
        <w:t>The</w:t>
      </w:r>
      <w:r w:rsidRPr="00996EB2">
        <w:t xml:space="preserve"> examples described</w:t>
      </w:r>
      <w:r w:rsidR="004A1E62" w:rsidRPr="00996EB2">
        <w:t xml:space="preserve"> in </w:t>
      </w:r>
      <w:r w:rsidR="00263A98" w:rsidRPr="00996EB2">
        <w:t>these self-p</w:t>
      </w:r>
      <w:r w:rsidR="008B6AB0" w:rsidRPr="00996EB2">
        <w:t>a</w:t>
      </w:r>
      <w:r w:rsidR="00263A98" w:rsidRPr="00996EB2">
        <w:t>ced training exercises</w:t>
      </w:r>
      <w:r w:rsidR="004A1E62" w:rsidRPr="00996EB2">
        <w:t xml:space="preserve"> rely </w:t>
      </w:r>
      <w:r w:rsidRPr="00996EB2">
        <w:t xml:space="preserve">upon assumptions and input data that </w:t>
      </w:r>
      <w:r w:rsidR="00FF14FE">
        <w:t xml:space="preserve">the </w:t>
      </w:r>
      <w:r w:rsidR="00B501BD">
        <w:t>United States Environmental Protection Agency (</w:t>
      </w:r>
      <w:r w:rsidRPr="00996EB2">
        <w:t>EPA</w:t>
      </w:r>
      <w:r w:rsidR="00B501BD">
        <w:t>)</w:t>
      </w:r>
      <w:r w:rsidRPr="00996EB2">
        <w:t xml:space="preserve"> has historically used in its analyses</w:t>
      </w:r>
      <w:r w:rsidR="00FE1371">
        <w:t>. A</w:t>
      </w:r>
      <w:r w:rsidR="00B501BD">
        <w:t xml:space="preserve">s you begin to conduct benefits assessments for your own area of interest, </w:t>
      </w:r>
      <w:r w:rsidRPr="00996EB2">
        <w:t xml:space="preserve">you </w:t>
      </w:r>
      <w:r w:rsidR="00FE425E">
        <w:t>can</w:t>
      </w:r>
      <w:r w:rsidR="00FE425E" w:rsidRPr="00996EB2">
        <w:t xml:space="preserve"> </w:t>
      </w:r>
      <w:r w:rsidRPr="00996EB2">
        <w:t xml:space="preserve">replace </w:t>
      </w:r>
      <w:r w:rsidR="008B6AB0" w:rsidRPr="00996EB2">
        <w:t>the</w:t>
      </w:r>
      <w:r w:rsidR="00FE425E">
        <w:t>se assumptions and input data</w:t>
      </w:r>
      <w:r w:rsidR="008B6AB0" w:rsidRPr="00996EB2">
        <w:t xml:space="preserve"> </w:t>
      </w:r>
      <w:r w:rsidRPr="00996EB2">
        <w:t xml:space="preserve">with your own </w:t>
      </w:r>
      <w:r w:rsidR="00B501BD">
        <w:t>values</w:t>
      </w:r>
      <w:r w:rsidRPr="00996EB2">
        <w:t>.</w:t>
      </w:r>
      <w:r w:rsidR="00AF590A">
        <w:t xml:space="preserve"> </w:t>
      </w:r>
    </w:p>
    <w:p w14:paraId="183A12F8" w14:textId="4C37AA3B" w:rsidR="00FB7F66" w:rsidRDefault="00FF14FE" w:rsidP="00C27D42">
      <w:pPr>
        <w:pStyle w:val="Body"/>
      </w:pPr>
      <w:r>
        <w:t>Each self-paced</w:t>
      </w:r>
      <w:r w:rsidR="00AF590A">
        <w:t xml:space="preserve"> exercise is divided into </w:t>
      </w:r>
      <w:r w:rsidR="007227EE">
        <w:t>five</w:t>
      </w:r>
      <w:r w:rsidR="00AF590A">
        <w:t xml:space="preserve"> sections. </w:t>
      </w:r>
      <w:r w:rsidR="007227EE">
        <w:t xml:space="preserve">In </w:t>
      </w:r>
      <w:r w:rsidR="00EF222E">
        <w:t>Section</w:t>
      </w:r>
      <w:r w:rsidR="007227EE">
        <w:t xml:space="preserve"> 1, you will install the </w:t>
      </w:r>
      <w:proofErr w:type="spellStart"/>
      <w:r w:rsidR="007227EE">
        <w:t>BenMAP</w:t>
      </w:r>
      <w:proofErr w:type="spellEnd"/>
      <w:r w:rsidR="007D0493">
        <w:t>-CE</w:t>
      </w:r>
      <w:r w:rsidR="007227EE">
        <w:t xml:space="preserve"> software and familiarize yourself with the basic structure of the program. </w:t>
      </w:r>
      <w:r w:rsidR="00AF590A">
        <w:t xml:space="preserve">In </w:t>
      </w:r>
      <w:r w:rsidR="00EF222E">
        <w:t>Section</w:t>
      </w:r>
      <w:r w:rsidR="007227EE">
        <w:t xml:space="preserve"> 2</w:t>
      </w:r>
      <w:r w:rsidR="00AF590A">
        <w:t xml:space="preserve">, you </w:t>
      </w:r>
      <w:r w:rsidR="003E4799">
        <w:t xml:space="preserve">will </w:t>
      </w:r>
      <w:r w:rsidR="00AF590A">
        <w:t xml:space="preserve">learn </w:t>
      </w:r>
      <w:r w:rsidR="00624343">
        <w:t>about</w:t>
      </w:r>
      <w:r w:rsidR="003339A4">
        <w:t xml:space="preserve"> the</w:t>
      </w:r>
      <w:r w:rsidR="00624343">
        <w:t xml:space="preserve"> </w:t>
      </w:r>
      <w:r w:rsidR="003339A4">
        <w:t xml:space="preserve">“setup” </w:t>
      </w:r>
      <w:r w:rsidR="00AF590A">
        <w:t xml:space="preserve">and how </w:t>
      </w:r>
      <w:r w:rsidR="003339A4">
        <w:t xml:space="preserve">it </w:t>
      </w:r>
      <w:r w:rsidR="00AF590A">
        <w:t>should be used</w:t>
      </w:r>
      <w:r w:rsidR="00FE425E">
        <w:t xml:space="preserve">. You </w:t>
      </w:r>
      <w:r w:rsidR="00AF590A">
        <w:t xml:space="preserve">will create a new setup to use in this </w:t>
      </w:r>
      <w:r w:rsidR="00624343">
        <w:t>exercise</w:t>
      </w:r>
      <w:r w:rsidR="00AF590A">
        <w:t xml:space="preserve">. In </w:t>
      </w:r>
      <w:r w:rsidR="00EF222E">
        <w:t>Section</w:t>
      </w:r>
      <w:r w:rsidR="007227EE">
        <w:t xml:space="preserve"> 3</w:t>
      </w:r>
      <w:r w:rsidR="00AF590A">
        <w:t xml:space="preserve"> you will load</w:t>
      </w:r>
      <w:r w:rsidR="003E4799">
        <w:t xml:space="preserve"> the</w:t>
      </w:r>
      <w:r w:rsidR="00AF590A">
        <w:t xml:space="preserve"> data necessary to perform </w:t>
      </w:r>
      <w:r w:rsidR="00FE425E">
        <w:t>benefits</w:t>
      </w:r>
      <w:r w:rsidR="00AF590A">
        <w:t xml:space="preserve"> analysis. This will involve loading both data used to estimate health impacts and data to estimate economic values. In </w:t>
      </w:r>
      <w:r w:rsidR="00EF222E">
        <w:t>Section</w:t>
      </w:r>
      <w:r w:rsidR="007227EE">
        <w:t xml:space="preserve"> 4</w:t>
      </w:r>
      <w:r w:rsidR="00AF590A">
        <w:t>, you will estimate the</w:t>
      </w:r>
      <w:r w:rsidR="00FE425E">
        <w:t>se</w:t>
      </w:r>
      <w:r w:rsidR="00AF590A">
        <w:t xml:space="preserve"> health impacts, and in </w:t>
      </w:r>
      <w:r w:rsidR="00EF222E">
        <w:t>Section</w:t>
      </w:r>
      <w:r w:rsidR="007227EE">
        <w:t xml:space="preserve"> 5</w:t>
      </w:r>
      <w:r w:rsidR="00AF590A">
        <w:t xml:space="preserve"> you will estimate the economic values </w:t>
      </w:r>
      <w:r w:rsidR="00AF590A">
        <w:lastRenderedPageBreak/>
        <w:t xml:space="preserve">associated with those estimated health impacts. </w:t>
      </w:r>
      <w:r w:rsidR="004879FA">
        <w:t xml:space="preserve">Throughout this document, you will see “Questions for Students” to help you think about how the steps you are taking to use the </w:t>
      </w:r>
      <w:proofErr w:type="spellStart"/>
      <w:r w:rsidR="004879FA">
        <w:t>BenMAP</w:t>
      </w:r>
      <w:proofErr w:type="spellEnd"/>
      <w:r w:rsidR="004879FA">
        <w:t xml:space="preserve">-CE tool guide you through the overall benefits analysis process. </w:t>
      </w:r>
    </w:p>
    <w:p w14:paraId="183A12FB" w14:textId="77777777" w:rsidR="006B3D72" w:rsidRPr="00240E4F" w:rsidRDefault="00AF687B" w:rsidP="00240E4F">
      <w:pPr>
        <w:pStyle w:val="Heading1"/>
      </w:pPr>
      <w:bookmarkStart w:id="3" w:name="_Toc1031036"/>
      <w:r w:rsidRPr="00240E4F">
        <w:t xml:space="preserve">Exercise Scenario and </w:t>
      </w:r>
      <w:r w:rsidR="006B3D72" w:rsidRPr="00240E4F">
        <w:t>Data Requirements</w:t>
      </w:r>
      <w:bookmarkEnd w:id="3"/>
    </w:p>
    <w:p w14:paraId="183A12FC" w14:textId="78A61C07" w:rsidR="00560487" w:rsidRDefault="006E3F50" w:rsidP="00C27D42">
      <w:pPr>
        <w:pStyle w:val="Body"/>
      </w:pPr>
      <w:r>
        <w:t xml:space="preserve">In this exercise, you will be </w:t>
      </w:r>
      <w:r w:rsidR="00560487">
        <w:t xml:space="preserve">performing a benefits analysis </w:t>
      </w:r>
      <w:r w:rsidR="00560487" w:rsidRPr="00600B31">
        <w:t xml:space="preserve">for </w:t>
      </w:r>
      <w:r w:rsidR="00BD1028" w:rsidRPr="00600B31">
        <w:t>India</w:t>
      </w:r>
      <w:r w:rsidR="00560487">
        <w:t>. I</w:t>
      </w:r>
      <w:r w:rsidR="00961021">
        <w:t xml:space="preserve">n this scenario, </w:t>
      </w:r>
      <w:r w:rsidR="00EF0DB2">
        <w:t>t</w:t>
      </w:r>
      <w:r w:rsidR="00014653" w:rsidRPr="00014653">
        <w:t>he government is considering implementing a new PM</w:t>
      </w:r>
      <w:r w:rsidR="00014653" w:rsidRPr="00C67480">
        <w:rPr>
          <w:vertAlign w:val="subscript"/>
        </w:rPr>
        <w:t>2.5</w:t>
      </w:r>
      <w:r w:rsidR="00014653" w:rsidRPr="00014653">
        <w:t xml:space="preserve"> </w:t>
      </w:r>
      <w:r w:rsidR="00014653" w:rsidRPr="000D145A">
        <w:t xml:space="preserve">standard of </w:t>
      </w:r>
      <w:r w:rsidR="00600B31" w:rsidRPr="000D145A">
        <w:t>15</w:t>
      </w:r>
      <w:r w:rsidR="00014653" w:rsidRPr="000D145A">
        <w:t xml:space="preserve"> </w:t>
      </w:r>
      <w:proofErr w:type="spellStart"/>
      <w:r w:rsidR="00014653" w:rsidRPr="000D145A">
        <w:t>μg</w:t>
      </w:r>
      <w:proofErr w:type="spellEnd"/>
      <w:r w:rsidR="00014653" w:rsidRPr="000D145A">
        <w:t>/m</w:t>
      </w:r>
      <w:r w:rsidR="00014653" w:rsidRPr="008B13B6">
        <w:rPr>
          <w:vertAlign w:val="superscript"/>
        </w:rPr>
        <w:t>3</w:t>
      </w:r>
      <w:r w:rsidR="00014653" w:rsidRPr="000D145A">
        <w:t>. The</w:t>
      </w:r>
      <w:r w:rsidR="00014653" w:rsidRPr="00014653">
        <w:t xml:space="preserve"> implementation of this standard is expected to cost </w:t>
      </w:r>
      <w:r w:rsidR="00BF7466">
        <w:t xml:space="preserve">13 </w:t>
      </w:r>
      <w:r w:rsidR="003B5CCD">
        <w:t>b</w:t>
      </w:r>
      <w:r w:rsidR="00BF7466">
        <w:t xml:space="preserve">illion </w:t>
      </w:r>
      <w:r w:rsidR="003B5CCD">
        <w:t>r</w:t>
      </w:r>
      <w:r w:rsidR="00BF7466">
        <w:t>upees</w:t>
      </w:r>
      <w:r w:rsidR="00014653" w:rsidRPr="00014653">
        <w:t xml:space="preserve">. In this exercise you will estimate the </w:t>
      </w:r>
      <w:r w:rsidR="008D3D34">
        <w:t xml:space="preserve">health </w:t>
      </w:r>
      <w:r w:rsidR="00014653" w:rsidRPr="00014653">
        <w:t xml:space="preserve">benefits of implementing this </w:t>
      </w:r>
      <w:r w:rsidR="008D3D34" w:rsidRPr="00014653">
        <w:t>standard</w:t>
      </w:r>
      <w:r w:rsidR="008D3D34">
        <w:t xml:space="preserve"> and compare them to the costs </w:t>
      </w:r>
      <w:r w:rsidR="00014653" w:rsidRPr="00014653">
        <w:t>in order to evaluate this new policy.</w:t>
      </w:r>
      <w:r w:rsidR="006A484C">
        <w:t xml:space="preserve"> This is a simplified</w:t>
      </w:r>
      <w:r w:rsidR="003E4799">
        <w:t>, hypothetical</w:t>
      </w:r>
      <w:r w:rsidR="006A484C">
        <w:t xml:space="preserve"> scenario that demonstrates how policy makers can use </w:t>
      </w:r>
      <w:r w:rsidR="003339A4">
        <w:t xml:space="preserve">information from the </w:t>
      </w:r>
      <w:proofErr w:type="spellStart"/>
      <w:r w:rsidR="006A484C">
        <w:t>BenMAP</w:t>
      </w:r>
      <w:proofErr w:type="spellEnd"/>
      <w:r w:rsidR="006A484C">
        <w:t xml:space="preserve">-CE </w:t>
      </w:r>
      <w:r w:rsidR="003339A4">
        <w:t xml:space="preserve">tool </w:t>
      </w:r>
      <w:r w:rsidR="006A484C">
        <w:t xml:space="preserve">to evaluate the economic viability of a policy. </w:t>
      </w:r>
    </w:p>
    <w:tbl>
      <w:tblPr>
        <w:tblStyle w:val="LightShading-Accent1"/>
        <w:tblW w:w="0" w:type="auto"/>
        <w:tblInd w:w="10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4798"/>
        <w:gridCol w:w="4670"/>
      </w:tblGrid>
      <w:tr w:rsidR="00E44415" w:rsidRPr="0026587C" w14:paraId="4EF03666" w14:textId="77777777" w:rsidTr="008B13B6">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798"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6FD9F835" w14:textId="1C21DACB" w:rsidR="00E44415" w:rsidRPr="00E44415" w:rsidRDefault="00E44415" w:rsidP="00E44415">
            <w:pPr>
              <w:spacing w:before="60" w:after="60"/>
              <w:jc w:val="center"/>
              <w:rPr>
                <w:sz w:val="20"/>
                <w:szCs w:val="20"/>
              </w:rPr>
            </w:pPr>
            <w:r w:rsidRPr="00E44415">
              <w:rPr>
                <w:color w:val="auto"/>
              </w:rPr>
              <w:t>INPUT DATA</w:t>
            </w:r>
          </w:p>
        </w:tc>
        <w:tc>
          <w:tcPr>
            <w:tcW w:w="4670"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1813E977" w14:textId="59D36AC5" w:rsidR="00E44415" w:rsidRPr="00E44415" w:rsidRDefault="00E44415"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E44415">
              <w:rPr>
                <w:color w:val="auto"/>
              </w:rPr>
              <w:t>PURPOSE</w:t>
            </w:r>
          </w:p>
        </w:tc>
      </w:tr>
      <w:tr w:rsidR="008B13B6" w:rsidRPr="0026587C" w14:paraId="6B510F35" w14:textId="77777777" w:rsidTr="008B13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53CBECA3" w14:textId="1005BC92" w:rsidR="008B13B6" w:rsidRPr="00014653" w:rsidRDefault="008B13B6" w:rsidP="00651C14">
            <w:pPr>
              <w:spacing w:before="20" w:after="20"/>
              <w:rPr>
                <w:sz w:val="20"/>
                <w:szCs w:val="20"/>
              </w:rPr>
            </w:pPr>
            <w:proofErr w:type="spellStart"/>
            <w:r w:rsidRPr="00AF357C">
              <w:rPr>
                <w:b w:val="0"/>
                <w:color w:val="auto"/>
                <w:sz w:val="20"/>
                <w:szCs w:val="20"/>
              </w:rPr>
              <w:t>India_</w:t>
            </w:r>
            <w:r>
              <w:rPr>
                <w:b w:val="0"/>
                <w:color w:val="auto"/>
                <w:sz w:val="20"/>
                <w:szCs w:val="20"/>
              </w:rPr>
              <w:t>Krewski</w:t>
            </w:r>
            <w:proofErr w:type="spellEnd"/>
            <w:r w:rsidRPr="00AF357C">
              <w:rPr>
                <w:b w:val="0"/>
                <w:color w:val="auto"/>
                <w:sz w:val="20"/>
                <w:szCs w:val="20"/>
              </w:rPr>
              <w:t xml:space="preserve"> _Health_Impact_Functions.csv</w:t>
            </w:r>
          </w:p>
        </w:tc>
        <w:tc>
          <w:tcPr>
            <w:tcW w:w="467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5141FB43" w14:textId="0ABA01A3" w:rsidR="008B13B6" w:rsidRPr="00014653" w:rsidRDefault="008B13B6" w:rsidP="00014653">
            <w:pPr>
              <w:spacing w:before="20" w:after="20"/>
              <w:cnfStyle w:val="000000100000" w:firstRow="0" w:lastRow="0" w:firstColumn="0" w:lastColumn="0" w:oddVBand="0" w:evenVBand="0" w:oddHBand="1" w:evenHBand="0" w:firstRowFirstColumn="0" w:firstRowLastColumn="0" w:lastRowFirstColumn="0" w:lastRowLastColumn="0"/>
              <w:rPr>
                <w:sz w:val="20"/>
                <w:szCs w:val="20"/>
              </w:rPr>
            </w:pPr>
            <w:r w:rsidRPr="00474D94">
              <w:rPr>
                <w:color w:val="auto"/>
                <w:sz w:val="20"/>
                <w:szCs w:val="20"/>
              </w:rPr>
              <w:t>Health impact functions for PM</w:t>
            </w:r>
            <w:r w:rsidRPr="003B5CCD">
              <w:rPr>
                <w:color w:val="auto"/>
                <w:sz w:val="20"/>
                <w:szCs w:val="20"/>
                <w:vertAlign w:val="subscript"/>
              </w:rPr>
              <w:t xml:space="preserve">2.5 </w:t>
            </w:r>
            <w:r w:rsidRPr="00474D94">
              <w:rPr>
                <w:color w:val="auto"/>
                <w:sz w:val="20"/>
                <w:szCs w:val="20"/>
              </w:rPr>
              <w:t xml:space="preserve">exposure-related </w:t>
            </w:r>
            <w:r>
              <w:rPr>
                <w:color w:val="auto"/>
                <w:sz w:val="20"/>
                <w:szCs w:val="20"/>
              </w:rPr>
              <w:t>ischemic heart disease and lung cancer mortality</w:t>
            </w:r>
            <w:r w:rsidRPr="00474D94">
              <w:rPr>
                <w:color w:val="auto"/>
                <w:sz w:val="20"/>
                <w:szCs w:val="20"/>
              </w:rPr>
              <w:t xml:space="preserve"> (published in </w:t>
            </w:r>
            <w:proofErr w:type="spellStart"/>
            <w:r>
              <w:rPr>
                <w:color w:val="auto"/>
                <w:sz w:val="20"/>
                <w:szCs w:val="20"/>
              </w:rPr>
              <w:t>Krewski</w:t>
            </w:r>
            <w:proofErr w:type="spellEnd"/>
            <w:r>
              <w:rPr>
                <w:color w:val="auto"/>
                <w:sz w:val="20"/>
                <w:szCs w:val="20"/>
              </w:rPr>
              <w:t xml:space="preserve"> et al.</w:t>
            </w:r>
            <w:r w:rsidRPr="00474D94">
              <w:rPr>
                <w:color w:val="auto"/>
                <w:sz w:val="20"/>
                <w:szCs w:val="20"/>
              </w:rPr>
              <w:t xml:space="preserve"> 200</w:t>
            </w:r>
            <w:r>
              <w:rPr>
                <w:color w:val="auto"/>
                <w:sz w:val="20"/>
                <w:szCs w:val="20"/>
              </w:rPr>
              <w:t>9</w:t>
            </w:r>
            <w:r w:rsidRPr="00474D94">
              <w:rPr>
                <w:color w:val="auto"/>
                <w:sz w:val="20"/>
                <w:szCs w:val="20"/>
              </w:rPr>
              <w:t>)</w:t>
            </w:r>
          </w:p>
        </w:tc>
      </w:tr>
      <w:tr w:rsidR="00E44415" w:rsidRPr="0026587C" w14:paraId="183A1309" w14:textId="77777777" w:rsidTr="008B13B6">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bottom w:val="single" w:sz="4" w:space="0" w:color="95B3D7" w:themeColor="accent1" w:themeTint="99"/>
            </w:tcBorders>
            <w:shd w:val="clear" w:color="auto" w:fill="auto"/>
            <w:vAlign w:val="center"/>
          </w:tcPr>
          <w:p w14:paraId="183A1307" w14:textId="479EB1AA" w:rsidR="00E44415" w:rsidRPr="007C5D0F" w:rsidRDefault="00014653" w:rsidP="00651C14">
            <w:pPr>
              <w:spacing w:before="20" w:after="20" w:line="276" w:lineRule="auto"/>
              <w:rPr>
                <w:b w:val="0"/>
                <w:color w:val="auto"/>
                <w:sz w:val="20"/>
                <w:szCs w:val="20"/>
                <w:highlight w:val="yellow"/>
              </w:rPr>
            </w:pPr>
            <w:r w:rsidRPr="00014653">
              <w:rPr>
                <w:b w:val="0"/>
                <w:color w:val="auto"/>
                <w:sz w:val="20"/>
                <w:szCs w:val="20"/>
              </w:rPr>
              <w:t>India_Baseline_Mortality</w:t>
            </w:r>
            <w:r w:rsidR="00C44FC7">
              <w:rPr>
                <w:b w:val="0"/>
                <w:color w:val="auto"/>
                <w:sz w:val="20"/>
                <w:szCs w:val="20"/>
              </w:rPr>
              <w:t>_Incidence_2011</w:t>
            </w:r>
            <w:r w:rsidR="00E44415" w:rsidRPr="00014653">
              <w:rPr>
                <w:b w:val="0"/>
                <w:color w:val="auto"/>
                <w:sz w:val="20"/>
                <w:szCs w:val="20"/>
              </w:rPr>
              <w:t>.csv</w:t>
            </w:r>
          </w:p>
        </w:tc>
        <w:tc>
          <w:tcPr>
            <w:tcW w:w="4670" w:type="dxa"/>
            <w:tcBorders>
              <w:top w:val="single" w:sz="4" w:space="0" w:color="95B3D7" w:themeColor="accent1" w:themeTint="99"/>
              <w:bottom w:val="single" w:sz="4" w:space="0" w:color="95B3D7" w:themeColor="accent1" w:themeTint="99"/>
            </w:tcBorders>
            <w:shd w:val="clear" w:color="auto" w:fill="auto"/>
            <w:vAlign w:val="center"/>
          </w:tcPr>
          <w:p w14:paraId="183A1308" w14:textId="234F513B" w:rsidR="00E44415" w:rsidRPr="007C5D0F" w:rsidRDefault="00E44415" w:rsidP="009858A8">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highlight w:val="yellow"/>
              </w:rPr>
            </w:pPr>
            <w:r w:rsidRPr="00014653">
              <w:rPr>
                <w:color w:val="auto"/>
                <w:sz w:val="20"/>
                <w:szCs w:val="20"/>
              </w:rPr>
              <w:t>Baseline mortality rate for all causes,</w:t>
            </w:r>
            <w:r w:rsidR="00014653">
              <w:rPr>
                <w:color w:val="auto"/>
                <w:sz w:val="20"/>
                <w:szCs w:val="20"/>
              </w:rPr>
              <w:t xml:space="preserve"> </w:t>
            </w:r>
            <w:r w:rsidR="003B5CCD">
              <w:rPr>
                <w:color w:val="auto"/>
                <w:sz w:val="20"/>
                <w:szCs w:val="20"/>
              </w:rPr>
              <w:t>i</w:t>
            </w:r>
            <w:r w:rsidR="00014653">
              <w:rPr>
                <w:color w:val="auto"/>
                <w:sz w:val="20"/>
                <w:szCs w:val="20"/>
              </w:rPr>
              <w:t xml:space="preserve">schemic </w:t>
            </w:r>
            <w:r w:rsidR="003B5CCD">
              <w:rPr>
                <w:color w:val="auto"/>
                <w:sz w:val="20"/>
                <w:szCs w:val="20"/>
              </w:rPr>
              <w:t>h</w:t>
            </w:r>
            <w:r w:rsidR="00014653">
              <w:rPr>
                <w:color w:val="auto"/>
                <w:sz w:val="20"/>
                <w:szCs w:val="20"/>
              </w:rPr>
              <w:t xml:space="preserve">eart </w:t>
            </w:r>
            <w:r w:rsidR="008D3D34">
              <w:rPr>
                <w:color w:val="auto"/>
                <w:sz w:val="20"/>
                <w:szCs w:val="20"/>
              </w:rPr>
              <w:t>d</w:t>
            </w:r>
            <w:r w:rsidR="00014653">
              <w:rPr>
                <w:color w:val="auto"/>
                <w:sz w:val="20"/>
                <w:szCs w:val="20"/>
              </w:rPr>
              <w:t xml:space="preserve">isease and </w:t>
            </w:r>
            <w:r w:rsidR="003B5CCD">
              <w:rPr>
                <w:color w:val="auto"/>
                <w:sz w:val="20"/>
                <w:szCs w:val="20"/>
              </w:rPr>
              <w:t>l</w:t>
            </w:r>
            <w:r w:rsidR="00014653">
              <w:rPr>
                <w:color w:val="auto"/>
                <w:sz w:val="20"/>
                <w:szCs w:val="20"/>
              </w:rPr>
              <w:t xml:space="preserve">ung </w:t>
            </w:r>
            <w:r w:rsidR="003B5CCD">
              <w:rPr>
                <w:color w:val="auto"/>
                <w:sz w:val="20"/>
                <w:szCs w:val="20"/>
              </w:rPr>
              <w:t>c</w:t>
            </w:r>
            <w:r w:rsidR="00014653">
              <w:rPr>
                <w:color w:val="auto"/>
                <w:sz w:val="20"/>
                <w:szCs w:val="20"/>
              </w:rPr>
              <w:t>ancer</w:t>
            </w:r>
          </w:p>
        </w:tc>
      </w:tr>
      <w:tr w:rsidR="00E44415" w:rsidRPr="0026587C" w14:paraId="183A130C" w14:textId="77777777" w:rsidTr="008B13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0A" w14:textId="33789B97" w:rsidR="00E44415" w:rsidRPr="007C5D0F" w:rsidRDefault="00014653" w:rsidP="00AF357C">
            <w:pPr>
              <w:spacing w:before="20" w:after="20" w:line="276" w:lineRule="auto"/>
              <w:rPr>
                <w:b w:val="0"/>
                <w:color w:val="auto"/>
                <w:sz w:val="20"/>
                <w:szCs w:val="20"/>
                <w:highlight w:val="yellow"/>
              </w:rPr>
            </w:pPr>
            <w:r w:rsidRPr="00014653">
              <w:rPr>
                <w:b w:val="0"/>
                <w:color w:val="auto"/>
                <w:sz w:val="20"/>
                <w:szCs w:val="20"/>
              </w:rPr>
              <w:t>India_</w:t>
            </w:r>
            <w:r w:rsidR="00AF357C">
              <w:rPr>
                <w:b w:val="0"/>
                <w:color w:val="auto"/>
                <w:sz w:val="20"/>
                <w:szCs w:val="20"/>
              </w:rPr>
              <w:t>State</w:t>
            </w:r>
            <w:r w:rsidRPr="00014653">
              <w:rPr>
                <w:b w:val="0"/>
                <w:color w:val="auto"/>
                <w:sz w:val="20"/>
                <w:szCs w:val="20"/>
              </w:rPr>
              <w:t>_Population_2011</w:t>
            </w:r>
            <w:r w:rsidR="00E44415" w:rsidRPr="00014653">
              <w:rPr>
                <w:b w:val="0"/>
                <w:color w:val="auto"/>
                <w:sz w:val="20"/>
                <w:szCs w:val="20"/>
              </w:rPr>
              <w:t>.csv</w:t>
            </w:r>
          </w:p>
        </w:tc>
        <w:tc>
          <w:tcPr>
            <w:tcW w:w="467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0B" w14:textId="4108C7FD" w:rsidR="00E44415" w:rsidRPr="007C5D0F" w:rsidRDefault="00014653" w:rsidP="003B5CCD">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highlight w:val="yellow"/>
              </w:rPr>
            </w:pPr>
            <w:r w:rsidRPr="00A1723C">
              <w:rPr>
                <w:color w:val="auto"/>
                <w:sz w:val="20"/>
                <w:szCs w:val="20"/>
              </w:rPr>
              <w:t>2011</w:t>
            </w:r>
            <w:r w:rsidR="00E44415" w:rsidRPr="00A1723C">
              <w:rPr>
                <w:color w:val="auto"/>
                <w:sz w:val="20"/>
                <w:szCs w:val="20"/>
              </w:rPr>
              <w:t xml:space="preserve"> po</w:t>
            </w:r>
            <w:r w:rsidR="00A1723C" w:rsidRPr="00A1723C">
              <w:rPr>
                <w:color w:val="auto"/>
                <w:sz w:val="20"/>
                <w:szCs w:val="20"/>
              </w:rPr>
              <w:t xml:space="preserve">pulation by </w:t>
            </w:r>
            <w:r w:rsidR="003B5CCD">
              <w:rPr>
                <w:color w:val="auto"/>
                <w:sz w:val="20"/>
                <w:szCs w:val="20"/>
              </w:rPr>
              <w:t>state</w:t>
            </w:r>
          </w:p>
        </w:tc>
      </w:tr>
      <w:tr w:rsidR="00E44415" w:rsidRPr="0026587C" w14:paraId="183A1312" w14:textId="77777777" w:rsidTr="009F797F">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10" w14:textId="7982EF59" w:rsidR="00E44415" w:rsidRPr="00A1723C" w:rsidRDefault="00A1723C" w:rsidP="00651C14">
            <w:pPr>
              <w:spacing w:before="20" w:after="20" w:line="276" w:lineRule="auto"/>
              <w:rPr>
                <w:b w:val="0"/>
                <w:color w:val="auto"/>
                <w:sz w:val="20"/>
                <w:szCs w:val="20"/>
              </w:rPr>
            </w:pPr>
            <w:r w:rsidRPr="00A1723C">
              <w:rPr>
                <w:b w:val="0"/>
                <w:noProof/>
                <w:color w:val="auto"/>
                <w:sz w:val="20"/>
                <w:szCs w:val="20"/>
              </w:rPr>
              <w:t>India_GBDMonitors_PM25</w:t>
            </w:r>
            <w:r w:rsidR="002B5E36">
              <w:rPr>
                <w:b w:val="0"/>
                <w:noProof/>
                <w:color w:val="auto"/>
                <w:sz w:val="20"/>
                <w:szCs w:val="20"/>
              </w:rPr>
              <w:t>_2011</w:t>
            </w:r>
            <w:r w:rsidR="00E44415" w:rsidRPr="00A1723C">
              <w:rPr>
                <w:b w:val="0"/>
                <w:color w:val="auto"/>
                <w:sz w:val="20"/>
                <w:szCs w:val="20"/>
              </w:rPr>
              <w:t>.csv</w:t>
            </w:r>
          </w:p>
        </w:tc>
        <w:tc>
          <w:tcPr>
            <w:tcW w:w="467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11" w14:textId="027618DB" w:rsidR="00E44415" w:rsidRPr="00A1723C" w:rsidRDefault="003B5CCD" w:rsidP="00A1723C">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Pr>
                <w:color w:val="auto"/>
                <w:sz w:val="20"/>
                <w:szCs w:val="20"/>
              </w:rPr>
              <w:t>PM</w:t>
            </w:r>
            <w:r w:rsidR="00A1723C" w:rsidRPr="003B5CCD">
              <w:rPr>
                <w:color w:val="auto"/>
                <w:sz w:val="20"/>
                <w:szCs w:val="20"/>
                <w:vertAlign w:val="subscript"/>
              </w:rPr>
              <w:t>2.5</w:t>
            </w:r>
            <w:r w:rsidR="00A1723C" w:rsidRPr="00A1723C">
              <w:rPr>
                <w:color w:val="auto"/>
                <w:sz w:val="20"/>
                <w:szCs w:val="20"/>
              </w:rPr>
              <w:t xml:space="preserve"> </w:t>
            </w:r>
            <w:r w:rsidR="00E44415" w:rsidRPr="00A1723C">
              <w:rPr>
                <w:color w:val="auto"/>
                <w:sz w:val="20"/>
                <w:szCs w:val="20"/>
              </w:rPr>
              <w:t xml:space="preserve">monitoring data for </w:t>
            </w:r>
            <w:r w:rsidR="00A1723C" w:rsidRPr="00A1723C">
              <w:rPr>
                <w:color w:val="auto"/>
                <w:sz w:val="20"/>
                <w:szCs w:val="20"/>
              </w:rPr>
              <w:t>India</w:t>
            </w:r>
            <w:r>
              <w:rPr>
                <w:rStyle w:val="FootnoteReference"/>
                <w:color w:val="auto"/>
                <w:sz w:val="20"/>
                <w:szCs w:val="20"/>
              </w:rPr>
              <w:footnoteReference w:id="1"/>
            </w:r>
          </w:p>
        </w:tc>
      </w:tr>
      <w:tr w:rsidR="00E44415" w:rsidRPr="0026587C" w14:paraId="183A1315" w14:textId="77777777" w:rsidTr="009F79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13" w14:textId="056693AE" w:rsidR="00E44415" w:rsidRPr="00A1723C" w:rsidRDefault="00A1723C" w:rsidP="008B13B6">
            <w:pPr>
              <w:spacing w:before="20" w:after="20" w:line="276" w:lineRule="auto"/>
              <w:rPr>
                <w:b w:val="0"/>
                <w:color w:val="auto"/>
                <w:sz w:val="20"/>
                <w:szCs w:val="20"/>
              </w:rPr>
            </w:pPr>
            <w:proofErr w:type="spellStart"/>
            <w:r w:rsidRPr="00A1723C">
              <w:rPr>
                <w:b w:val="0"/>
                <w:color w:val="auto"/>
                <w:sz w:val="20"/>
                <w:szCs w:val="20"/>
              </w:rPr>
              <w:t>India</w:t>
            </w:r>
            <w:r w:rsidR="00E44415" w:rsidRPr="00A1723C">
              <w:rPr>
                <w:b w:val="0"/>
                <w:color w:val="auto"/>
                <w:sz w:val="20"/>
                <w:szCs w:val="20"/>
              </w:rPr>
              <w:t>_</w:t>
            </w:r>
            <w:r w:rsidR="008B13B6">
              <w:rPr>
                <w:b w:val="0"/>
                <w:color w:val="auto"/>
                <w:sz w:val="20"/>
                <w:szCs w:val="20"/>
              </w:rPr>
              <w:t>Border</w:t>
            </w:r>
            <w:r w:rsidR="00E44415" w:rsidRPr="00A1723C">
              <w:rPr>
                <w:b w:val="0"/>
                <w:color w:val="auto"/>
                <w:sz w:val="20"/>
                <w:szCs w:val="20"/>
              </w:rPr>
              <w:t>.shp</w:t>
            </w:r>
            <w:proofErr w:type="spellEnd"/>
          </w:p>
        </w:tc>
        <w:tc>
          <w:tcPr>
            <w:tcW w:w="467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auto"/>
            <w:vAlign w:val="center"/>
          </w:tcPr>
          <w:p w14:paraId="183A1314" w14:textId="5C3899EE" w:rsidR="00E44415" w:rsidRPr="00A1723C" w:rsidRDefault="00E44415" w:rsidP="00A1723C">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A1723C">
              <w:rPr>
                <w:color w:val="auto"/>
                <w:sz w:val="20"/>
                <w:szCs w:val="20"/>
              </w:rPr>
              <w:t xml:space="preserve">Defines the boundary of </w:t>
            </w:r>
            <w:r w:rsidR="00A1723C" w:rsidRPr="00A1723C">
              <w:rPr>
                <w:color w:val="auto"/>
                <w:sz w:val="20"/>
                <w:szCs w:val="20"/>
              </w:rPr>
              <w:t>India</w:t>
            </w:r>
          </w:p>
        </w:tc>
      </w:tr>
      <w:tr w:rsidR="00A1723C" w:rsidRPr="0026587C" w14:paraId="503DF852" w14:textId="77777777" w:rsidTr="009F797F">
        <w:tc>
          <w:tcPr>
            <w:cnfStyle w:val="001000000000" w:firstRow="0" w:lastRow="0" w:firstColumn="1" w:lastColumn="0" w:oddVBand="0" w:evenVBand="0" w:oddHBand="0" w:evenHBand="0" w:firstRowFirstColumn="0" w:firstRowLastColumn="0" w:lastRowFirstColumn="0" w:lastRowLastColumn="0"/>
            <w:tcW w:w="4798" w:type="dxa"/>
            <w:tcBorders>
              <w:top w:val="single" w:sz="4" w:space="0" w:color="95B3D7" w:themeColor="accent1" w:themeTint="99"/>
              <w:left w:val="single" w:sz="4" w:space="0" w:color="95B3D7" w:themeColor="accent1" w:themeTint="99"/>
              <w:right w:val="single" w:sz="4" w:space="0" w:color="95B3D7" w:themeColor="accent1" w:themeTint="99"/>
            </w:tcBorders>
            <w:shd w:val="clear" w:color="auto" w:fill="auto"/>
            <w:vAlign w:val="center"/>
          </w:tcPr>
          <w:p w14:paraId="40D70A7F" w14:textId="4136DE45" w:rsidR="00A1723C" w:rsidRPr="00A1723C" w:rsidRDefault="00A1723C" w:rsidP="00AF357C">
            <w:pPr>
              <w:spacing w:before="20" w:after="20"/>
              <w:rPr>
                <w:b w:val="0"/>
                <w:sz w:val="20"/>
                <w:szCs w:val="20"/>
              </w:rPr>
            </w:pPr>
            <w:proofErr w:type="spellStart"/>
            <w:r w:rsidRPr="00A1723C">
              <w:rPr>
                <w:b w:val="0"/>
                <w:color w:val="auto"/>
                <w:sz w:val="20"/>
                <w:szCs w:val="20"/>
              </w:rPr>
              <w:t>India</w:t>
            </w:r>
            <w:r>
              <w:rPr>
                <w:b w:val="0"/>
                <w:color w:val="auto"/>
                <w:sz w:val="20"/>
                <w:szCs w:val="20"/>
              </w:rPr>
              <w:t>_States.shp</w:t>
            </w:r>
            <w:proofErr w:type="spellEnd"/>
          </w:p>
        </w:tc>
        <w:tc>
          <w:tcPr>
            <w:tcW w:w="4670" w:type="dxa"/>
            <w:tcBorders>
              <w:top w:val="single" w:sz="4" w:space="0" w:color="95B3D7" w:themeColor="accent1" w:themeTint="99"/>
              <w:left w:val="single" w:sz="4" w:space="0" w:color="95B3D7" w:themeColor="accent1" w:themeTint="99"/>
              <w:right w:val="single" w:sz="4" w:space="0" w:color="95B3D7" w:themeColor="accent1" w:themeTint="99"/>
            </w:tcBorders>
            <w:shd w:val="clear" w:color="auto" w:fill="auto"/>
            <w:vAlign w:val="center"/>
          </w:tcPr>
          <w:p w14:paraId="14BA7598" w14:textId="3699CDE0" w:rsidR="00A1723C" w:rsidRPr="00A1723C" w:rsidRDefault="00A1723C" w:rsidP="00A1723C">
            <w:pPr>
              <w:spacing w:before="20" w:after="20"/>
              <w:cnfStyle w:val="000000000000" w:firstRow="0" w:lastRow="0" w:firstColumn="0" w:lastColumn="0" w:oddVBand="0" w:evenVBand="0" w:oddHBand="0" w:evenHBand="0" w:firstRowFirstColumn="0" w:firstRowLastColumn="0" w:lastRowFirstColumn="0" w:lastRowLastColumn="0"/>
              <w:rPr>
                <w:sz w:val="20"/>
                <w:szCs w:val="20"/>
              </w:rPr>
            </w:pPr>
            <w:r w:rsidRPr="00A1723C">
              <w:rPr>
                <w:color w:val="auto"/>
                <w:sz w:val="20"/>
                <w:szCs w:val="20"/>
              </w:rPr>
              <w:t>Defines the states within India</w:t>
            </w:r>
          </w:p>
        </w:tc>
      </w:tr>
    </w:tbl>
    <w:p w14:paraId="183A1319" w14:textId="77777777" w:rsidR="00AB097E" w:rsidRPr="00996EB2" w:rsidRDefault="00AB097E" w:rsidP="00AB097E">
      <w:pPr>
        <w:spacing w:after="0"/>
        <w:rPr>
          <w:rFonts w:asciiTheme="majorHAnsi" w:hAnsiTheme="majorHAnsi"/>
        </w:rPr>
      </w:pPr>
    </w:p>
    <w:p w14:paraId="183A131B" w14:textId="77777777" w:rsidR="00AB097E" w:rsidRPr="00AB097E" w:rsidRDefault="00AB097E" w:rsidP="00240E4F">
      <w:pPr>
        <w:pStyle w:val="Heading1"/>
      </w:pPr>
      <w:bookmarkStart w:id="4" w:name="_Toc1031037"/>
      <w:r>
        <w:t>Additional Resources</w:t>
      </w:r>
      <w:bookmarkEnd w:id="4"/>
    </w:p>
    <w:p w14:paraId="0F1D6A9A" w14:textId="06F19A91" w:rsidR="004815E0" w:rsidRDefault="000B697B" w:rsidP="00240E4F">
      <w:pPr>
        <w:pStyle w:val="Body"/>
      </w:pPr>
      <w:r w:rsidRPr="00304538">
        <w:t>In the future, you may</w:t>
      </w:r>
      <w:r w:rsidR="00AF687B" w:rsidRPr="00304538">
        <w:t xml:space="preserve"> decide to add your own data to </w:t>
      </w:r>
      <w:proofErr w:type="spellStart"/>
      <w:r w:rsidR="00AF687B" w:rsidRPr="00304538">
        <w:t>BenMAP</w:t>
      </w:r>
      <w:proofErr w:type="spellEnd"/>
      <w:r w:rsidR="00AF687B" w:rsidRPr="00304538">
        <w:t>-CE to carry out different types of analyses</w:t>
      </w:r>
      <w:r w:rsidRPr="00304538">
        <w:t>. T</w:t>
      </w:r>
      <w:r w:rsidR="00AF687B" w:rsidRPr="00304538">
        <w:t xml:space="preserve">he articles listed at the end of this section can help you think through considerations </w:t>
      </w:r>
      <w:r w:rsidR="003E4799" w:rsidRPr="00304538">
        <w:t>for</w:t>
      </w:r>
      <w:r w:rsidR="00AF687B" w:rsidRPr="00304538">
        <w:t xml:space="preserve"> selecting studies from the epidemiological and economics literature. </w:t>
      </w:r>
      <w:r w:rsidR="004A1E62" w:rsidRPr="00304538">
        <w:t xml:space="preserve">Please note that </w:t>
      </w:r>
      <w:proofErr w:type="spellStart"/>
      <w:r w:rsidR="004A1E62" w:rsidRPr="00304538">
        <w:t>BenMAP</w:t>
      </w:r>
      <w:proofErr w:type="spellEnd"/>
      <w:r w:rsidR="004A1E62" w:rsidRPr="00304538">
        <w:t xml:space="preserve">-CE </w:t>
      </w:r>
      <w:r w:rsidR="00FB7F66" w:rsidRPr="00304538">
        <w:t>does n</w:t>
      </w:r>
      <w:r w:rsidR="004A1E62" w:rsidRPr="00304538">
        <w:t xml:space="preserve">ot </w:t>
      </w:r>
      <w:r w:rsidR="003B3030">
        <w:t xml:space="preserve">contain its own </w:t>
      </w:r>
      <w:r w:rsidR="004A1E62" w:rsidRPr="00304538">
        <w:t xml:space="preserve">air quality </w:t>
      </w:r>
      <w:r w:rsidR="003B3030">
        <w:t xml:space="preserve">dispersion </w:t>
      </w:r>
      <w:r w:rsidR="004A1E62" w:rsidRPr="00304538">
        <w:t xml:space="preserve">modeling </w:t>
      </w:r>
      <w:r w:rsidR="00FB7F66" w:rsidRPr="00304538">
        <w:t>capabilities a</w:t>
      </w:r>
      <w:r w:rsidR="004A1E62" w:rsidRPr="00304538">
        <w:t xml:space="preserve">nd instead relies on externally </w:t>
      </w:r>
      <w:r w:rsidR="00FB7F66" w:rsidRPr="00304538">
        <w:t>created air quality mo</w:t>
      </w:r>
      <w:r w:rsidR="004A1E62" w:rsidRPr="00304538">
        <w:t>del</w:t>
      </w:r>
      <w:r w:rsidR="00452E6C" w:rsidRPr="00304538">
        <w:t>s</w:t>
      </w:r>
      <w:r w:rsidR="004A1E62" w:rsidRPr="00304538">
        <w:t xml:space="preserve"> and monitoring data</w:t>
      </w:r>
      <w:r w:rsidR="00A317D6">
        <w:t xml:space="preserve"> to create air quality surfaces.</w:t>
      </w:r>
    </w:p>
    <w:p w14:paraId="183A131C" w14:textId="3E2BCC38" w:rsidR="00FB7F66" w:rsidRPr="00304538" w:rsidRDefault="00FB7F66" w:rsidP="00240E4F">
      <w:pPr>
        <w:pStyle w:val="Body"/>
      </w:pPr>
      <w:r w:rsidRPr="00304538">
        <w:t>After you finish the</w:t>
      </w:r>
      <w:r w:rsidR="00263A98" w:rsidRPr="00304538">
        <w:t xml:space="preserve"> self-paced training exercise</w:t>
      </w:r>
      <w:r w:rsidRPr="00304538">
        <w:t>, you should have a</w:t>
      </w:r>
      <w:r w:rsidR="00D42464" w:rsidRPr="00304538">
        <w:t>n</w:t>
      </w:r>
      <w:r w:rsidRPr="00304538">
        <w:t xml:space="preserve"> un</w:t>
      </w:r>
      <w:r w:rsidR="004A1E62" w:rsidRPr="00304538">
        <w:t>derstanding of the datasets an</w:t>
      </w:r>
      <w:r w:rsidR="00263A98" w:rsidRPr="00304538">
        <w:t>d</w:t>
      </w:r>
      <w:r w:rsidR="004A1E62" w:rsidRPr="00304538">
        <w:t xml:space="preserve"> </w:t>
      </w:r>
      <w:r w:rsidRPr="00304538">
        <w:t xml:space="preserve">data formats required </w:t>
      </w:r>
      <w:r w:rsidR="00D42464" w:rsidRPr="00304538">
        <w:t xml:space="preserve">to run </w:t>
      </w:r>
      <w:proofErr w:type="spellStart"/>
      <w:r w:rsidRPr="00304538">
        <w:t>BenMAP</w:t>
      </w:r>
      <w:proofErr w:type="spellEnd"/>
      <w:r w:rsidRPr="00304538">
        <w:t>-CE. You should also be abl</w:t>
      </w:r>
      <w:r w:rsidR="004A1E62" w:rsidRPr="00304538">
        <w:t xml:space="preserve">e to </w:t>
      </w:r>
      <w:r w:rsidR="00D42464" w:rsidRPr="00304538">
        <w:t xml:space="preserve">use </w:t>
      </w:r>
      <w:proofErr w:type="spellStart"/>
      <w:r w:rsidR="004A1E62" w:rsidRPr="00304538">
        <w:t>BenMAP</w:t>
      </w:r>
      <w:proofErr w:type="spellEnd"/>
      <w:r w:rsidR="004A1E62" w:rsidRPr="00304538">
        <w:t xml:space="preserve">-CE to conduct </w:t>
      </w:r>
      <w:r w:rsidRPr="00304538">
        <w:t>simple benefit analyses.</w:t>
      </w:r>
    </w:p>
    <w:p w14:paraId="183A131E" w14:textId="77777777" w:rsidR="00FB7F66" w:rsidRPr="00996EB2" w:rsidRDefault="008E1D8C" w:rsidP="00240E4F">
      <w:pPr>
        <w:pStyle w:val="Body"/>
      </w:pPr>
      <w:r w:rsidRPr="004879FA">
        <w:t xml:space="preserve">We encourage you to consult the following resources for questions related to </w:t>
      </w:r>
      <w:proofErr w:type="spellStart"/>
      <w:r w:rsidRPr="004879FA">
        <w:t>BenMAP</w:t>
      </w:r>
      <w:proofErr w:type="spellEnd"/>
      <w:r w:rsidRPr="004879FA">
        <w:t>-CE or environmental benefits analysis:</w:t>
      </w:r>
    </w:p>
    <w:p w14:paraId="183A131F" w14:textId="00B36125" w:rsidR="008E41AE" w:rsidRDefault="008E41AE" w:rsidP="00760568">
      <w:pPr>
        <w:pStyle w:val="bullet"/>
      </w:pPr>
      <w:r w:rsidRPr="00321AFC">
        <w:t>BenMAP</w:t>
      </w:r>
      <w:r w:rsidR="007D0493" w:rsidRPr="00321AFC">
        <w:t>-CE</w:t>
      </w:r>
      <w:r w:rsidRPr="00321AFC">
        <w:t xml:space="preserve"> User’s Manual and Appendices. This manual has been prepared for the current version of BenMAP-CE.</w:t>
      </w:r>
    </w:p>
    <w:p w14:paraId="3E4E3D73" w14:textId="1B0059A8" w:rsidR="00E92908" w:rsidRPr="00321AFC" w:rsidRDefault="00E92908" w:rsidP="00E92908">
      <w:pPr>
        <w:pStyle w:val="bullet"/>
      </w:pPr>
      <w:r w:rsidRPr="00E92908">
        <w:lastRenderedPageBreak/>
        <w:t>Visit the BenMAP-CE Discussion Forum (https://forum.benmap.org/) to get updates on BenMAP</w:t>
      </w:r>
      <w:r w:rsidR="007803CE">
        <w:t>-CE</w:t>
      </w:r>
      <w:r w:rsidRPr="00E92908">
        <w:t xml:space="preserve"> related events, ask questions to other BenMAP</w:t>
      </w:r>
      <w:r w:rsidR="007803CE">
        <w:t>-CE</w:t>
      </w:r>
      <w:r w:rsidRPr="00E92908">
        <w:t xml:space="preserve"> users, and receive technical support.</w:t>
      </w:r>
    </w:p>
    <w:p w14:paraId="183A1321" w14:textId="79912433" w:rsidR="00FB7F66" w:rsidRPr="00321AFC" w:rsidRDefault="00817493" w:rsidP="00760568">
      <w:pPr>
        <w:pStyle w:val="bullet"/>
      </w:pPr>
      <w:r w:rsidRPr="00321AFC">
        <w:t xml:space="preserve"> </w:t>
      </w:r>
      <w:r w:rsidR="008B6AB0" w:rsidRPr="00321AFC">
        <w:t>“</w:t>
      </w:r>
      <w:r w:rsidR="00263A98" w:rsidRPr="00321AFC">
        <w:t>Methodological considerations in developing local-scale health impact assessments: balancing national, regional, and local data” by</w:t>
      </w:r>
      <w:r w:rsidR="00FB7F66" w:rsidRPr="00321AFC">
        <w:t xml:space="preserve"> Hubbell, Fann and Levy (2009) that describes the best practices for performing</w:t>
      </w:r>
      <w:r w:rsidR="008B6AB0" w:rsidRPr="00321AFC">
        <w:t xml:space="preserve"> </w:t>
      </w:r>
      <w:r w:rsidR="00FB7F66" w:rsidRPr="00321AFC">
        <w:t>a local-scale health impact assessment.</w:t>
      </w:r>
    </w:p>
    <w:p w14:paraId="183A1322" w14:textId="387E93E8" w:rsidR="00FB7F66" w:rsidRPr="00321AFC" w:rsidRDefault="008B6AB0" w:rsidP="00760568">
      <w:pPr>
        <w:pStyle w:val="bullet"/>
      </w:pPr>
      <w:r w:rsidRPr="00321AFC">
        <w:t>“</w:t>
      </w:r>
      <w:r w:rsidR="00263A98" w:rsidRPr="00321AFC">
        <w:t>Improving the linkages between air pollution epidemiology and quantitative risk assessment”</w:t>
      </w:r>
      <w:r w:rsidR="00FB7F66" w:rsidRPr="00321AFC">
        <w:t xml:space="preserve"> by Fann, Bell, Walker and Hubbell (2012) that considers the type of data reported</w:t>
      </w:r>
      <w:r w:rsidRPr="00321AFC">
        <w:t xml:space="preserve"> </w:t>
      </w:r>
      <w:r w:rsidR="00FB7F66" w:rsidRPr="00321AFC">
        <w:t>in epidemiological studies that would be most useful for risk assessments.</w:t>
      </w:r>
    </w:p>
    <w:p w14:paraId="183A1323" w14:textId="12EFB92D" w:rsidR="00336400" w:rsidRPr="00321AFC" w:rsidRDefault="008B6AB0" w:rsidP="00760568">
      <w:pPr>
        <w:pStyle w:val="bullet"/>
      </w:pPr>
      <w:r w:rsidRPr="00321AFC">
        <w:t>“</w:t>
      </w:r>
      <w:r w:rsidR="00263A98" w:rsidRPr="00321AFC">
        <w:t>A multi-pollutant, risk-based approach to air quality management: Case study for Detroit"</w:t>
      </w:r>
      <w:r w:rsidR="00FB7F66" w:rsidRPr="00321AFC">
        <w:t xml:space="preserve"> by Wesson, Fann, Morris, Fox and Hubbell (2010) that considers approaches for</w:t>
      </w:r>
      <w:r w:rsidRPr="00321AFC">
        <w:t xml:space="preserve"> </w:t>
      </w:r>
      <w:r w:rsidR="00FB7F66" w:rsidRPr="00321AFC">
        <w:t>developing city-scal</w:t>
      </w:r>
      <w:r w:rsidR="003C01C9" w:rsidRPr="00321AFC">
        <w:t>e air quality management plans.</w:t>
      </w:r>
    </w:p>
    <w:p w14:paraId="183A1324" w14:textId="77777777" w:rsidR="00336400" w:rsidRDefault="00336400" w:rsidP="000220E0">
      <w:pPr>
        <w:autoSpaceDE w:val="0"/>
        <w:autoSpaceDN w:val="0"/>
        <w:adjustRightInd w:val="0"/>
        <w:spacing w:after="80" w:line="240" w:lineRule="auto"/>
        <w:rPr>
          <w:rFonts w:asciiTheme="majorHAnsi" w:hAnsiTheme="majorHAnsi"/>
          <w:szCs w:val="28"/>
        </w:rPr>
      </w:pPr>
    </w:p>
    <w:p w14:paraId="183A1325" w14:textId="77777777" w:rsidR="00336400" w:rsidRDefault="00336400" w:rsidP="000220E0">
      <w:pPr>
        <w:autoSpaceDE w:val="0"/>
        <w:autoSpaceDN w:val="0"/>
        <w:adjustRightInd w:val="0"/>
        <w:spacing w:after="80" w:line="240" w:lineRule="auto"/>
        <w:rPr>
          <w:rFonts w:asciiTheme="majorHAnsi" w:hAnsiTheme="majorHAnsi"/>
          <w:szCs w:val="28"/>
        </w:rPr>
      </w:pPr>
    </w:p>
    <w:p w14:paraId="183A1326" w14:textId="10DDF1A9" w:rsidR="00240E4F" w:rsidRDefault="00240E4F">
      <w:pPr>
        <w:rPr>
          <w:rFonts w:asciiTheme="majorHAnsi" w:hAnsiTheme="majorHAnsi"/>
          <w:szCs w:val="28"/>
        </w:rPr>
      </w:pPr>
      <w:r>
        <w:rPr>
          <w:rFonts w:asciiTheme="majorHAnsi" w:hAnsiTheme="majorHAnsi"/>
          <w:szCs w:val="28"/>
        </w:rPr>
        <w:br w:type="page"/>
      </w:r>
    </w:p>
    <w:p w14:paraId="183A133F" w14:textId="06CF2FA4" w:rsidR="00AB097E" w:rsidRPr="00996EB2" w:rsidRDefault="00EF222E" w:rsidP="00240E4F">
      <w:pPr>
        <w:pStyle w:val="Heading1"/>
        <w:rPr>
          <w:szCs w:val="28"/>
        </w:rPr>
      </w:pPr>
      <w:bookmarkStart w:id="5" w:name="_Toc481495886"/>
      <w:bookmarkStart w:id="6" w:name="_Toc1031038"/>
      <w:r>
        <w:lastRenderedPageBreak/>
        <w:t>Section</w:t>
      </w:r>
      <w:r w:rsidR="006B3D72">
        <w:t xml:space="preserve"> 1: </w:t>
      </w:r>
      <w:r w:rsidR="00240E4F">
        <w:t xml:space="preserve"> </w:t>
      </w:r>
      <w:r w:rsidR="006B3D72">
        <w:t>Getting Started</w:t>
      </w:r>
      <w:bookmarkEnd w:id="5"/>
      <w:bookmarkEnd w:id="6"/>
      <w:r w:rsidR="006B3D72">
        <w:t xml:space="preserve"> </w:t>
      </w:r>
    </w:p>
    <w:p w14:paraId="183A1340" w14:textId="34F961DB" w:rsidR="000D6D68" w:rsidRPr="00BD1FFC" w:rsidRDefault="00512E84" w:rsidP="008453E1">
      <w:pPr>
        <w:pStyle w:val="Heading2"/>
      </w:pPr>
      <w:bookmarkStart w:id="7" w:name="_Toc481495887"/>
      <w:bookmarkStart w:id="8" w:name="_Toc1031039"/>
      <w:r w:rsidRPr="00BD1FFC">
        <w:t>1</w:t>
      </w:r>
      <w:r w:rsidR="000D6D68" w:rsidRPr="00BD1FFC">
        <w:t>.</w:t>
      </w:r>
      <w:r w:rsidRPr="00BD1FFC">
        <w:t>1</w:t>
      </w:r>
      <w:r w:rsidR="000D6D68" w:rsidRPr="00BD1FFC">
        <w:t xml:space="preserve"> </w:t>
      </w:r>
      <w:r w:rsidR="00BD1FFC">
        <w:tab/>
      </w:r>
      <w:r w:rsidR="000D6D68" w:rsidRPr="00BD1FFC">
        <w:t xml:space="preserve">Installing </w:t>
      </w:r>
      <w:proofErr w:type="spellStart"/>
      <w:r w:rsidR="000D6D68" w:rsidRPr="00BD1FFC">
        <w:t>BenMAP</w:t>
      </w:r>
      <w:proofErr w:type="spellEnd"/>
      <w:r w:rsidR="000D6D68" w:rsidRPr="00BD1FFC">
        <w:t>-CE</w:t>
      </w:r>
      <w:bookmarkEnd w:id="7"/>
      <w:bookmarkEnd w:id="8"/>
    </w:p>
    <w:p w14:paraId="183A1341" w14:textId="2E27A2BA" w:rsidR="000D6D68" w:rsidRPr="00996EB2" w:rsidRDefault="000D6D68" w:rsidP="00BD1FFC">
      <w:pPr>
        <w:pStyle w:val="Body"/>
      </w:pPr>
      <w:r w:rsidRPr="00996EB2">
        <w:t xml:space="preserve">Before you start using </w:t>
      </w:r>
      <w:r w:rsidR="00263A98" w:rsidRPr="00996EB2">
        <w:t>the self-paced training materials</w:t>
      </w:r>
      <w:r w:rsidRPr="00996EB2">
        <w:t xml:space="preserve">, you need </w:t>
      </w:r>
      <w:r w:rsidR="008B6AB0" w:rsidRPr="00996EB2">
        <w:t xml:space="preserve">to install </w:t>
      </w:r>
      <w:proofErr w:type="spellStart"/>
      <w:r w:rsidRPr="00996EB2">
        <w:t>BenMAP</w:t>
      </w:r>
      <w:proofErr w:type="spellEnd"/>
      <w:r w:rsidRPr="00996EB2">
        <w:t>-CE on your computer.</w:t>
      </w:r>
      <w:r w:rsidR="008B6AB0" w:rsidRPr="00996EB2">
        <w:t xml:space="preserve"> </w:t>
      </w:r>
      <w:r w:rsidRPr="00996EB2">
        <w:t xml:space="preserve">The </w:t>
      </w:r>
      <w:proofErr w:type="spellStart"/>
      <w:r w:rsidRPr="00996EB2">
        <w:t>BenM</w:t>
      </w:r>
      <w:r w:rsidR="001E54B8" w:rsidRPr="00996EB2">
        <w:t>AP</w:t>
      </w:r>
      <w:proofErr w:type="spellEnd"/>
      <w:r w:rsidR="001E54B8" w:rsidRPr="00996EB2">
        <w:t>-CE installer is available at</w:t>
      </w:r>
      <w:r w:rsidRPr="00996EB2">
        <w:t xml:space="preserve"> </w:t>
      </w:r>
      <w:hyperlink r:id="rId17" w:history="1">
        <w:r w:rsidRPr="00F72FB6">
          <w:rPr>
            <w:rStyle w:val="Hyperlink"/>
          </w:rPr>
          <w:t>https://www.epa.gov/benmap/benmap-downloads</w:t>
        </w:r>
      </w:hyperlink>
      <w:r w:rsidRPr="00996EB2">
        <w:t xml:space="preserve">. Detailed instructions on how to install </w:t>
      </w:r>
      <w:proofErr w:type="spellStart"/>
      <w:r w:rsidRPr="00996EB2">
        <w:t>BenMAP</w:t>
      </w:r>
      <w:proofErr w:type="spellEnd"/>
      <w:r w:rsidRPr="00996EB2">
        <w:t>-CE</w:t>
      </w:r>
      <w:r w:rsidR="008E1D8C">
        <w:t>,</w:t>
      </w:r>
      <w:r w:rsidRPr="00996EB2">
        <w:t xml:space="preserve"> including system requirements</w:t>
      </w:r>
      <w:r w:rsidR="008E1D8C">
        <w:t>,</w:t>
      </w:r>
      <w:r w:rsidRPr="00996EB2">
        <w:t xml:space="preserve"> can also be found on the website. Please note that if you have an earlier version of </w:t>
      </w:r>
      <w:proofErr w:type="spellStart"/>
      <w:r w:rsidRPr="00996EB2">
        <w:t>BenMAP</w:t>
      </w:r>
      <w:proofErr w:type="spellEnd"/>
      <w:r w:rsidRPr="00996EB2">
        <w:t>-CE, you should archive any important data and uninstall before installing th</w:t>
      </w:r>
      <w:r w:rsidR="00037988" w:rsidRPr="00996EB2">
        <w:t>e CE</w:t>
      </w:r>
      <w:r w:rsidRPr="00996EB2">
        <w:t xml:space="preserve"> software release.</w:t>
      </w:r>
    </w:p>
    <w:p w14:paraId="183A1342" w14:textId="5E2BE433" w:rsidR="000D6D68" w:rsidRPr="00996EB2" w:rsidRDefault="00512E84" w:rsidP="008453E1">
      <w:pPr>
        <w:pStyle w:val="Heading2"/>
      </w:pPr>
      <w:bookmarkStart w:id="9" w:name="_Toc481495888"/>
      <w:bookmarkStart w:id="10" w:name="_Toc1031040"/>
      <w:r w:rsidRPr="00996EB2">
        <w:t>1</w:t>
      </w:r>
      <w:r w:rsidR="000D6D68" w:rsidRPr="00996EB2">
        <w:t>.</w:t>
      </w:r>
      <w:r w:rsidRPr="00996EB2">
        <w:t>2</w:t>
      </w:r>
      <w:r w:rsidR="000D6D68" w:rsidRPr="00996EB2">
        <w:t xml:space="preserve"> </w:t>
      </w:r>
      <w:r w:rsidR="00BD1FFC">
        <w:tab/>
      </w:r>
      <w:r w:rsidR="000D6D68" w:rsidRPr="00996EB2">
        <w:t>Downloading Necessary Data Files</w:t>
      </w:r>
      <w:bookmarkEnd w:id="9"/>
      <w:bookmarkEnd w:id="10"/>
    </w:p>
    <w:p w14:paraId="183A1343" w14:textId="69321A36" w:rsidR="00D12A14" w:rsidRPr="00996EB2" w:rsidRDefault="000D6D68" w:rsidP="00BD1FFC">
      <w:pPr>
        <w:pStyle w:val="Body"/>
      </w:pPr>
      <w:r w:rsidRPr="00AF357C">
        <w:t>The example datasets required to complete this analysis can be found</w:t>
      </w:r>
      <w:r w:rsidR="00263A98" w:rsidRPr="00AF357C">
        <w:t xml:space="preserve"> on the </w:t>
      </w:r>
      <w:proofErr w:type="spellStart"/>
      <w:r w:rsidR="00263A98" w:rsidRPr="00AF357C">
        <w:t>BenMAP</w:t>
      </w:r>
      <w:proofErr w:type="spellEnd"/>
      <w:r w:rsidR="00263A98" w:rsidRPr="00AF357C">
        <w:t>-CE website</w:t>
      </w:r>
      <w:r w:rsidR="00AB4F02" w:rsidRPr="00AF357C">
        <w:t xml:space="preserve"> at</w:t>
      </w:r>
      <w:r w:rsidR="003339A4" w:rsidRPr="00AF357C">
        <w:t xml:space="preserve"> </w:t>
      </w:r>
      <w:hyperlink r:id="rId18" w:history="1">
        <w:r w:rsidR="00D50396" w:rsidRPr="004B3547">
          <w:rPr>
            <w:rStyle w:val="Hyperlink"/>
          </w:rPr>
          <w:t>https://www.epa.gov/benmap/benmap-ce-training-materials</w:t>
        </w:r>
      </w:hyperlink>
      <w:r w:rsidRPr="00AF357C">
        <w:t>. Save these files to your computer in a folder</w:t>
      </w:r>
      <w:r w:rsidR="008B6AB0" w:rsidRPr="00AF357C">
        <w:t xml:space="preserve"> to which you can easily navigate</w:t>
      </w:r>
      <w:r w:rsidRPr="00AF357C">
        <w:t>. We recommend</w:t>
      </w:r>
      <w:r w:rsidR="0043075A" w:rsidRPr="00AF357C">
        <w:t xml:space="preserve"> storing them within a folder titled </w:t>
      </w:r>
      <w:r w:rsidR="00FE425E" w:rsidRPr="00AF357C">
        <w:t>“</w:t>
      </w:r>
      <w:r w:rsidR="006E38C0" w:rsidRPr="00AF357C">
        <w:t>India</w:t>
      </w:r>
      <w:r w:rsidR="00263A98" w:rsidRPr="00996EB2">
        <w:t xml:space="preserve"> Self-Paced Training Exercises</w:t>
      </w:r>
      <w:r w:rsidRPr="00996EB2">
        <w:t xml:space="preserve"> Data Files</w:t>
      </w:r>
      <w:r w:rsidR="00FE425E">
        <w:t>”</w:t>
      </w:r>
      <w:r w:rsidRPr="00996EB2">
        <w:t xml:space="preserve"> within your </w:t>
      </w:r>
      <w:r w:rsidR="0043075A" w:rsidRPr="00996EB2">
        <w:t>“</w:t>
      </w:r>
      <w:r w:rsidRPr="00996EB2">
        <w:t>My Documents</w:t>
      </w:r>
      <w:r w:rsidR="0043075A" w:rsidRPr="00996EB2">
        <w:t>”</w:t>
      </w:r>
      <w:r w:rsidRPr="00996EB2">
        <w:t xml:space="preserve"> directory. </w:t>
      </w:r>
    </w:p>
    <w:p w14:paraId="183A1344" w14:textId="54DE69F8" w:rsidR="00D12A14" w:rsidRPr="00996EB2" w:rsidRDefault="00512E84" w:rsidP="008453E1">
      <w:pPr>
        <w:pStyle w:val="Heading2"/>
      </w:pPr>
      <w:bookmarkStart w:id="11" w:name="_Toc481495889"/>
      <w:bookmarkStart w:id="12" w:name="_Toc1031041"/>
      <w:r w:rsidRPr="00996EB2">
        <w:t>1</w:t>
      </w:r>
      <w:r w:rsidR="00D12A14" w:rsidRPr="00996EB2">
        <w:t>.</w:t>
      </w:r>
      <w:r w:rsidRPr="00996EB2">
        <w:t>3</w:t>
      </w:r>
      <w:r w:rsidR="00D12A14" w:rsidRPr="00996EB2">
        <w:t xml:space="preserve"> </w:t>
      </w:r>
      <w:r w:rsidR="00BD1FFC">
        <w:tab/>
      </w:r>
      <w:r w:rsidR="00D12A14" w:rsidRPr="00996EB2">
        <w:t xml:space="preserve">Opening </w:t>
      </w:r>
      <w:proofErr w:type="spellStart"/>
      <w:r w:rsidR="00D12A14" w:rsidRPr="00996EB2">
        <w:t>BenMAP</w:t>
      </w:r>
      <w:proofErr w:type="spellEnd"/>
      <w:r w:rsidR="00D12A14" w:rsidRPr="00996EB2">
        <w:t>-CE</w:t>
      </w:r>
      <w:bookmarkEnd w:id="11"/>
      <w:bookmarkEnd w:id="12"/>
    </w:p>
    <w:p w14:paraId="183A1345" w14:textId="4CDF14CC" w:rsidR="00D12A14" w:rsidRPr="00996EB2" w:rsidRDefault="00D12A14" w:rsidP="00BD1FFC">
      <w:pPr>
        <w:pStyle w:val="Body"/>
      </w:pPr>
      <w:r w:rsidRPr="00996EB2">
        <w:t>Once installed</w:t>
      </w:r>
      <w:r w:rsidR="00177010" w:rsidRPr="00996EB2">
        <w:t>,</w:t>
      </w:r>
      <w:r w:rsidRPr="00996EB2">
        <w:t xml:space="preserve"> </w:t>
      </w:r>
      <w:proofErr w:type="spellStart"/>
      <w:r w:rsidRPr="00996EB2">
        <w:t>BenMAP</w:t>
      </w:r>
      <w:proofErr w:type="spellEnd"/>
      <w:r w:rsidRPr="00996EB2">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996EB2">
        <w:t>BenMAP</w:t>
      </w:r>
      <w:proofErr w:type="spellEnd"/>
      <w:r w:rsidRPr="00996EB2">
        <w:t>-CE.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We will work through each of these steps in detail in th</w:t>
      </w:r>
      <w:r w:rsidR="00263A98" w:rsidRPr="00996EB2">
        <w:t>ese self-paced training exercises</w:t>
      </w:r>
      <w:r w:rsidRPr="00996EB2">
        <w:t>.</w:t>
      </w:r>
    </w:p>
    <w:p w14:paraId="183A1346" w14:textId="252DBC9D" w:rsidR="00D12A14" w:rsidRPr="00996EB2" w:rsidRDefault="00BD1FFC" w:rsidP="00BD1FFC">
      <w:pPr>
        <w:pStyle w:val="Body"/>
      </w:pPr>
      <w:r w:rsidRPr="00996EB2">
        <w:rPr>
          <w:noProof/>
        </w:rPr>
        <w:drawing>
          <wp:anchor distT="0" distB="0" distL="114300" distR="114300" simplePos="0" relativeHeight="251682816" behindDoc="0" locked="1" layoutInCell="1" allowOverlap="1" wp14:anchorId="2363918F" wp14:editId="238628E9">
            <wp:simplePos x="0" y="0"/>
            <wp:positionH relativeFrom="column">
              <wp:posOffset>21771</wp:posOffset>
            </wp:positionH>
            <wp:positionV relativeFrom="page">
              <wp:posOffset>6063615</wp:posOffset>
            </wp:positionV>
            <wp:extent cx="5943600" cy="29718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Default="0025320E" w:rsidP="00BD1FFC">
      <w:pPr>
        <w:pStyle w:val="Body"/>
      </w:pPr>
    </w:p>
    <w:p w14:paraId="15D4FC05" w14:textId="77777777" w:rsidR="00BD1FFC" w:rsidRDefault="00BD1FFC" w:rsidP="00BD1FFC">
      <w:pPr>
        <w:pStyle w:val="Body"/>
      </w:pPr>
    </w:p>
    <w:p w14:paraId="26D50D3B" w14:textId="77777777" w:rsidR="00BD1FFC" w:rsidRDefault="00BD1FFC" w:rsidP="00BD1FFC">
      <w:pPr>
        <w:pStyle w:val="Body"/>
      </w:pPr>
    </w:p>
    <w:p w14:paraId="566959DD" w14:textId="77777777" w:rsidR="00BD1FFC" w:rsidRDefault="00BD1FFC" w:rsidP="00BD1FFC">
      <w:pPr>
        <w:pStyle w:val="Body"/>
      </w:pPr>
    </w:p>
    <w:p w14:paraId="22A94D6D" w14:textId="77777777" w:rsidR="00BD1FFC" w:rsidRPr="00996EB2" w:rsidRDefault="00BD1FFC" w:rsidP="00BD1FFC">
      <w:pPr>
        <w:pStyle w:val="Body"/>
      </w:pPr>
    </w:p>
    <w:p w14:paraId="183A1348" w14:textId="77777777" w:rsidR="00F472DD" w:rsidRDefault="00F472DD" w:rsidP="00BD1FFC">
      <w:pPr>
        <w:pStyle w:val="Body"/>
      </w:pPr>
    </w:p>
    <w:p w14:paraId="664DFE09" w14:textId="77777777" w:rsidR="00BD1FFC" w:rsidRDefault="00BD1FFC" w:rsidP="00BD1FFC">
      <w:pPr>
        <w:pStyle w:val="Body"/>
      </w:pPr>
    </w:p>
    <w:p w14:paraId="5917834C" w14:textId="77777777" w:rsidR="00BD1FFC" w:rsidRDefault="00BD1FFC" w:rsidP="00BD1FFC">
      <w:pPr>
        <w:pStyle w:val="Body"/>
      </w:pPr>
    </w:p>
    <w:p w14:paraId="183A1349" w14:textId="77777777" w:rsidR="001B356C" w:rsidRPr="00996EB2" w:rsidRDefault="001B356C" w:rsidP="00BD1FFC">
      <w:pPr>
        <w:pStyle w:val="Body"/>
      </w:pPr>
    </w:p>
    <w:p w14:paraId="183A134A" w14:textId="513EEBDA" w:rsidR="0025320E" w:rsidRPr="00996EB2" w:rsidRDefault="00512E84" w:rsidP="008453E1">
      <w:pPr>
        <w:pStyle w:val="Heading2"/>
      </w:pPr>
      <w:bookmarkStart w:id="13" w:name="_Toc481495890"/>
      <w:bookmarkStart w:id="14" w:name="_Toc1031042"/>
      <w:r w:rsidRPr="00996EB2">
        <w:lastRenderedPageBreak/>
        <w:t>1</w:t>
      </w:r>
      <w:r w:rsidR="0025320E" w:rsidRPr="00996EB2">
        <w:t>.</w:t>
      </w:r>
      <w:r w:rsidRPr="00996EB2">
        <w:t>4</w:t>
      </w:r>
      <w:r w:rsidR="0025320E" w:rsidRPr="00996EB2">
        <w:t xml:space="preserve"> </w:t>
      </w:r>
      <w:r w:rsidR="00BD1FFC">
        <w:tab/>
      </w:r>
      <w:r w:rsidR="0025320E" w:rsidRPr="00996EB2">
        <w:t xml:space="preserve">The </w:t>
      </w:r>
      <w:proofErr w:type="spellStart"/>
      <w:r w:rsidR="0025320E" w:rsidRPr="00996EB2">
        <w:t>BenMAP</w:t>
      </w:r>
      <w:proofErr w:type="spellEnd"/>
      <w:r w:rsidR="0025320E" w:rsidRPr="00996EB2">
        <w:t>-CE Main Window</w:t>
      </w:r>
      <w:bookmarkEnd w:id="13"/>
      <w:bookmarkEnd w:id="14"/>
    </w:p>
    <w:p w14:paraId="183A134C" w14:textId="531A75AB" w:rsidR="00D57FF6" w:rsidRDefault="0025320E" w:rsidP="00321AFC">
      <w:pPr>
        <w:pStyle w:val="Body"/>
      </w:pPr>
      <w:r w:rsidRPr="00996EB2">
        <w:t xml:space="preserve">After closing the Welcome Window, you will see the </w:t>
      </w:r>
      <w:proofErr w:type="spellStart"/>
      <w:r w:rsidRPr="00996EB2">
        <w:t>BenMAP</w:t>
      </w:r>
      <w:proofErr w:type="spellEnd"/>
      <w:r w:rsidRPr="00996EB2">
        <w:t>-CE main screen</w:t>
      </w:r>
      <w:r w:rsidR="001B356C">
        <w:t>. A</w:t>
      </w:r>
      <w:r w:rsidRPr="00996EB2">
        <w:t>s you work through these self-paced training materials y</w:t>
      </w:r>
      <w:r w:rsidRPr="00BD1FFC">
        <w:rPr>
          <w:rStyle w:val="BodyChar"/>
        </w:rPr>
        <w:t>o</w:t>
      </w:r>
      <w:r w:rsidRPr="00996EB2">
        <w:t xml:space="preserve">u will interact with different parts of the </w:t>
      </w:r>
      <w:proofErr w:type="spellStart"/>
      <w:r w:rsidRPr="00996EB2">
        <w:t>BenMAP</w:t>
      </w:r>
      <w:proofErr w:type="spellEnd"/>
      <w:r w:rsidRPr="00996EB2">
        <w:t>-CE interface. First</w:t>
      </w:r>
      <w:r w:rsidR="001D376F" w:rsidRPr="00996EB2">
        <w:t>,</w:t>
      </w:r>
      <w:r w:rsidRPr="00996EB2">
        <w:t xml:space="preserve"> you will generate a new setup and load data into </w:t>
      </w:r>
      <w:proofErr w:type="spellStart"/>
      <w:r w:rsidRPr="00996EB2">
        <w:t>BenMAP</w:t>
      </w:r>
      <w:proofErr w:type="spellEnd"/>
      <w:r w:rsidRPr="00996EB2">
        <w:t>-CE (</w:t>
      </w:r>
      <w:r w:rsidR="003C01C9">
        <w:t>Sections 2 and 3</w:t>
      </w:r>
      <w:r w:rsidRPr="00996EB2">
        <w:t xml:space="preserve">). This </w:t>
      </w:r>
      <w:r w:rsidR="008E1D8C">
        <w:t>process occurs</w:t>
      </w:r>
      <w:r w:rsidRPr="00996EB2">
        <w:t xml:space="preserve"> within the </w:t>
      </w:r>
      <w:r w:rsidRPr="00996EB2">
        <w:rPr>
          <w:b/>
        </w:rPr>
        <w:t xml:space="preserve">Modify Datasets </w:t>
      </w:r>
      <w:r w:rsidR="00F91DAF">
        <w:t>w</w:t>
      </w:r>
      <w:r w:rsidRPr="00F91DAF">
        <w:t>indow</w:t>
      </w:r>
      <w:r w:rsidR="008E1D8C">
        <w:rPr>
          <w:b/>
        </w:rPr>
        <w:t>,</w:t>
      </w:r>
      <w:r w:rsidRPr="00996EB2">
        <w:t xml:space="preserve"> which is opened by clicking the </w:t>
      </w:r>
      <w:r w:rsidRPr="00996EB2">
        <w:rPr>
          <w:i/>
        </w:rPr>
        <w:t xml:space="preserve">Modify Datasets </w:t>
      </w:r>
      <w:r w:rsidRPr="00996EB2">
        <w:t>button in the upper toolbar of the main screen. You will then generate the air quality grids, calculate health impacts, and aggregate the results (</w:t>
      </w:r>
      <w:r w:rsidR="003C01C9">
        <w:t>Section 4</w:t>
      </w:r>
      <w:r w:rsidRPr="00996EB2">
        <w:t>). These steps will occur in the left pane of the main window and represent the core functionality of</w:t>
      </w:r>
      <w:r w:rsidR="001B775E" w:rsidRPr="00996EB2">
        <w:t xml:space="preserve"> the </w:t>
      </w:r>
      <w:proofErr w:type="spellStart"/>
      <w:r w:rsidR="001B775E" w:rsidRPr="00996EB2">
        <w:t>BenMAP</w:t>
      </w:r>
      <w:proofErr w:type="spellEnd"/>
      <w:r w:rsidR="001B775E" w:rsidRPr="00996EB2">
        <w:t xml:space="preserve">-CE software. </w:t>
      </w:r>
      <w:r w:rsidR="003C01C9">
        <w:t>Section 5 is</w:t>
      </w:r>
      <w:r w:rsidRPr="00996EB2">
        <w:t xml:space="preserve"> the final component of the process where economic value is assessed and reports are generated. </w:t>
      </w:r>
      <w:r w:rsidR="008E1D8C" w:rsidRPr="00996EB2">
        <w:t>Th</w:t>
      </w:r>
      <w:r w:rsidR="008E1D8C">
        <w:t xml:space="preserve">ese results are displayed </w:t>
      </w:r>
      <w:r w:rsidRPr="00996EB2">
        <w:t xml:space="preserve">in the right-hand mapping pane of the </w:t>
      </w:r>
      <w:proofErr w:type="spellStart"/>
      <w:r w:rsidRPr="00996EB2">
        <w:t>BenMAP</w:t>
      </w:r>
      <w:proofErr w:type="spellEnd"/>
      <w:r w:rsidRPr="00996EB2">
        <w:t>-CE interface.</w:t>
      </w:r>
      <w:r w:rsidR="00E82122" w:rsidRPr="00E82122">
        <w:rPr>
          <w:noProof/>
        </w:rPr>
        <w:t xml:space="preserve"> </w:t>
      </w:r>
    </w:p>
    <w:p w14:paraId="183A134D" w14:textId="745335E3" w:rsidR="001B356C" w:rsidRDefault="00E92908" w:rsidP="00B67FC5">
      <w:pPr>
        <w:spacing w:after="0"/>
        <w:ind w:left="360"/>
        <w:rPr>
          <w:rFonts w:asciiTheme="majorHAnsi" w:hAnsiTheme="majorHAnsi"/>
        </w:rPr>
      </w:pPr>
      <w:r>
        <w:rPr>
          <w:rFonts w:asciiTheme="majorHAnsi" w:hAnsiTheme="majorHAnsi"/>
          <w:noProof/>
        </w:rPr>
        <w:drawing>
          <wp:inline distT="0" distB="0" distL="0" distR="0" wp14:anchorId="37474C7D" wp14:editId="62D9FB44">
            <wp:extent cx="5915048" cy="505714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 window element2s.png"/>
                    <pic:cNvPicPr/>
                  </pic:nvPicPr>
                  <pic:blipFill>
                    <a:blip r:embed="rId20">
                      <a:extLst>
                        <a:ext uri="{28A0092B-C50C-407E-A947-70E740481C1C}">
                          <a14:useLocalDpi xmlns:a14="http://schemas.microsoft.com/office/drawing/2010/main" val="0"/>
                        </a:ext>
                      </a:extLst>
                    </a:blip>
                    <a:stretch>
                      <a:fillRect/>
                    </a:stretch>
                  </pic:blipFill>
                  <pic:spPr>
                    <a:xfrm>
                      <a:off x="0" y="0"/>
                      <a:ext cx="5915048" cy="5057140"/>
                    </a:xfrm>
                    <a:prstGeom prst="rect">
                      <a:avLst/>
                    </a:prstGeom>
                  </pic:spPr>
                </pic:pic>
              </a:graphicData>
            </a:graphic>
          </wp:inline>
        </w:drawing>
      </w:r>
    </w:p>
    <w:p w14:paraId="183A134E" w14:textId="77777777" w:rsidR="001B356C" w:rsidRDefault="001B356C" w:rsidP="00B67FC5">
      <w:pPr>
        <w:spacing w:after="0"/>
        <w:ind w:left="360"/>
        <w:rPr>
          <w:rFonts w:asciiTheme="majorHAnsi" w:hAnsiTheme="majorHAnsi"/>
        </w:rPr>
      </w:pPr>
    </w:p>
    <w:p w14:paraId="183A1352" w14:textId="3F5224B8" w:rsidR="0025320E" w:rsidRPr="00996EB2" w:rsidRDefault="001B356C" w:rsidP="00BD1FFC">
      <w:pPr>
        <w:pStyle w:val="Body"/>
      </w:pPr>
      <w:r w:rsidRPr="00304538">
        <w:rPr>
          <w:b/>
          <w:noProof/>
        </w:rPr>
        <w:lastRenderedPageBreak/>
        <w:drawing>
          <wp:anchor distT="0" distB="0" distL="114300" distR="114300" simplePos="0" relativeHeight="251657728" behindDoc="1" locked="1" layoutInCell="1" allowOverlap="1" wp14:anchorId="183A1663" wp14:editId="06E2227A">
            <wp:simplePos x="0" y="0"/>
            <wp:positionH relativeFrom="margin">
              <wp:posOffset>3931920</wp:posOffset>
            </wp:positionH>
            <wp:positionV relativeFrom="page">
              <wp:posOffset>846455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414DD6">
        <w:rPr>
          <w:b/>
        </w:rPr>
        <w:t xml:space="preserve">After you finish Section 1, </w:t>
      </w:r>
      <w:r w:rsidR="003C01C9" w:rsidRPr="00304538">
        <w:rPr>
          <w:b/>
        </w:rPr>
        <w:t>Sections 2</w:t>
      </w:r>
      <w:r w:rsidR="003C01C9">
        <w:t xml:space="preserve"> and </w:t>
      </w:r>
      <w:r w:rsidR="003C01C9" w:rsidRPr="00304538">
        <w:rPr>
          <w:b/>
        </w:rPr>
        <w:t>3</w:t>
      </w:r>
      <w:r w:rsidR="00D57FF6">
        <w:t xml:space="preserve"> </w:t>
      </w:r>
      <w:r w:rsidR="008C1D7C">
        <w:t xml:space="preserve">describe how to </w:t>
      </w:r>
      <w:r w:rsidR="008C1D7C" w:rsidRPr="00AF357C">
        <w:t>interact with the</w:t>
      </w:r>
      <w:r w:rsidR="00D57FF6" w:rsidRPr="00AF357C">
        <w:t xml:space="preserve"> </w:t>
      </w:r>
      <w:r w:rsidR="00D57FF6" w:rsidRPr="00AF357C">
        <w:rPr>
          <w:b/>
        </w:rPr>
        <w:t xml:space="preserve">Modify Datasets </w:t>
      </w:r>
      <w:r w:rsidR="00F91DAF" w:rsidRPr="00AF357C">
        <w:t>w</w:t>
      </w:r>
      <w:r w:rsidR="00D57FF6" w:rsidRPr="00AF357C">
        <w:t>indow</w:t>
      </w:r>
      <w:r w:rsidR="008C1D7C" w:rsidRPr="00AF357C">
        <w:rPr>
          <w:b/>
        </w:rPr>
        <w:t xml:space="preserve"> </w:t>
      </w:r>
      <w:r w:rsidR="008C1D7C" w:rsidRPr="00AF357C">
        <w:t xml:space="preserve">to load data for </w:t>
      </w:r>
      <w:r w:rsidR="006E38C0" w:rsidRPr="00AF357C">
        <w:t>India</w:t>
      </w:r>
      <w:r w:rsidR="008C1D7C" w:rsidRPr="00AF357C">
        <w:t xml:space="preserve">. </w:t>
      </w:r>
      <w:r w:rsidR="00980368" w:rsidRPr="00AF357C">
        <w:t xml:space="preserve">Once you have loaded the data, you will use it </w:t>
      </w:r>
      <w:r w:rsidR="00D57FF6" w:rsidRPr="00AF357C">
        <w:t>in the analysis</w:t>
      </w:r>
      <w:r w:rsidR="00D57FF6">
        <w:t xml:space="preserve"> you perform in </w:t>
      </w:r>
      <w:r w:rsidR="003C01C9" w:rsidRPr="00304538">
        <w:rPr>
          <w:b/>
        </w:rPr>
        <w:t>Section 4</w:t>
      </w:r>
      <w:r w:rsidR="00D57FF6">
        <w:t xml:space="preserve">. To </w:t>
      </w:r>
      <w:r w:rsidR="008C1D7C">
        <w:t xml:space="preserve">help you understand where you use your newly </w:t>
      </w:r>
      <w:r w:rsidR="005833BB">
        <w:t>loaded</w:t>
      </w:r>
      <w:r w:rsidR="008C1D7C">
        <w:t xml:space="preserve"> input data in a </w:t>
      </w:r>
      <w:proofErr w:type="spellStart"/>
      <w:r w:rsidR="008C1D7C">
        <w:t>BenMAP</w:t>
      </w:r>
      <w:proofErr w:type="spellEnd"/>
      <w:r w:rsidR="008C1D7C">
        <w:t xml:space="preserve">-CE analysis, </w:t>
      </w:r>
      <w:r w:rsidR="00414DD6">
        <w:t>you will see</w:t>
      </w:r>
      <w:r w:rsidR="008C1D7C">
        <w:t xml:space="preserve"> </w:t>
      </w:r>
      <w:r w:rsidR="00D57FF6">
        <w:t xml:space="preserve">the graphic </w:t>
      </w:r>
      <w:r w:rsidR="00A3774A">
        <w:t>at right</w:t>
      </w:r>
      <w:r w:rsidR="00D57FF6">
        <w:t xml:space="preserve"> </w:t>
      </w:r>
      <w:r w:rsidR="008C1D7C">
        <w:t xml:space="preserve">throughout the user guide. This graphic shows you how the data from the setup stage is </w:t>
      </w:r>
      <w:r w:rsidR="00D57FF6">
        <w:t>link</w:t>
      </w:r>
      <w:r w:rsidR="008C1D7C">
        <w:t>ed</w:t>
      </w:r>
      <w:r w:rsidR="00D57FF6">
        <w:t xml:space="preserve"> </w:t>
      </w:r>
      <w:r w:rsidR="008C1D7C">
        <w:t>with each analytical step</w:t>
      </w:r>
      <w:r w:rsidR="00D57FF6">
        <w:t xml:space="preserve">. </w:t>
      </w:r>
      <w:r w:rsidR="0083379E">
        <w:t>To help you keep track of where you are in the exercise, a</w:t>
      </w:r>
      <w:r w:rsidR="00446FB5">
        <w:t xml:space="preserve"> red box will</w:t>
      </w:r>
      <w:r w:rsidR="00054F23">
        <w:t xml:space="preserve"> be drawn around </w:t>
      </w:r>
      <w:r w:rsidR="00446FB5">
        <w:t xml:space="preserve">the step modified by the data you have input. </w:t>
      </w:r>
    </w:p>
    <w:p w14:paraId="183A135B" w14:textId="6449C3D5" w:rsidR="0025320E" w:rsidRPr="00996EB2" w:rsidRDefault="00512E84" w:rsidP="008453E1">
      <w:pPr>
        <w:pStyle w:val="Heading2"/>
      </w:pPr>
      <w:bookmarkStart w:id="15" w:name="_Toc481495891"/>
      <w:bookmarkStart w:id="16" w:name="_Toc1031043"/>
      <w:r w:rsidRPr="00996EB2">
        <w:t>1</w:t>
      </w:r>
      <w:r w:rsidR="0025320E" w:rsidRPr="00996EB2">
        <w:t>.</w:t>
      </w:r>
      <w:r w:rsidRPr="00996EB2">
        <w:t>5</w:t>
      </w:r>
      <w:r w:rsidR="0025320E" w:rsidRPr="00996EB2">
        <w:t xml:space="preserve"> </w:t>
      </w:r>
      <w:r w:rsidR="00BD1FFC">
        <w:tab/>
      </w:r>
      <w:r w:rsidR="0025320E" w:rsidRPr="00996EB2">
        <w:t xml:space="preserve">Saving </w:t>
      </w:r>
      <w:proofErr w:type="spellStart"/>
      <w:r w:rsidR="0025320E" w:rsidRPr="00996EB2">
        <w:t>BenMAP</w:t>
      </w:r>
      <w:proofErr w:type="spellEnd"/>
      <w:r w:rsidR="0025320E" w:rsidRPr="00996EB2">
        <w:t>-CE Files</w:t>
      </w:r>
      <w:bookmarkEnd w:id="15"/>
      <w:bookmarkEnd w:id="16"/>
    </w:p>
    <w:p w14:paraId="183A135C" w14:textId="6FC6E9AF" w:rsidR="006E21F6" w:rsidRDefault="006E21F6" w:rsidP="00BD1FFC">
      <w:pPr>
        <w:pStyle w:val="Body"/>
      </w:pPr>
      <w:r w:rsidRPr="00996EB2">
        <w:t xml:space="preserve">At various stages of the </w:t>
      </w:r>
      <w:r w:rsidR="00D53595" w:rsidRPr="00996EB2">
        <w:t>self-paced training materials</w:t>
      </w:r>
      <w:r w:rsidRPr="00996EB2">
        <w:t xml:space="preserve"> you will be prompted to save a </w:t>
      </w:r>
      <w:proofErr w:type="spellStart"/>
      <w:r w:rsidRPr="00996EB2">
        <w:t>BenMAP</w:t>
      </w:r>
      <w:proofErr w:type="spellEnd"/>
      <w:r w:rsidRPr="00996EB2">
        <w:t>-CE pro</w:t>
      </w:r>
      <w:r w:rsidR="001E54B8" w:rsidRPr="00996EB2">
        <w:t xml:space="preserve">ject file </w:t>
      </w:r>
      <w:r w:rsidRPr="00996EB2">
        <w:t>(.</w:t>
      </w:r>
      <w:proofErr w:type="spellStart"/>
      <w:r w:rsidRPr="00996EB2">
        <w:t>projx</w:t>
      </w:r>
      <w:proofErr w:type="spellEnd"/>
      <w:r w:rsidRPr="00996EB2">
        <w:t>), which will save the file names and locations of the air quality</w:t>
      </w:r>
      <w:r w:rsidR="005F5C9D">
        <w:t xml:space="preserve"> grid</w:t>
      </w:r>
      <w:r w:rsidRPr="00996EB2">
        <w:t xml:space="preserve"> (.</w:t>
      </w:r>
      <w:proofErr w:type="spellStart"/>
      <w:r w:rsidRPr="00996EB2">
        <w:t>aqgx</w:t>
      </w:r>
      <w:proofErr w:type="spellEnd"/>
      <w:r w:rsidRPr="00996EB2">
        <w:t>), configuration (.</w:t>
      </w:r>
      <w:proofErr w:type="spellStart"/>
      <w:r w:rsidRPr="00996EB2">
        <w:t>cfgx</w:t>
      </w:r>
      <w:proofErr w:type="spellEnd"/>
      <w:r w:rsidRPr="00996EB2">
        <w:t>)</w:t>
      </w:r>
      <w:r w:rsidR="00446FB5">
        <w:t>,</w:t>
      </w:r>
      <w:r w:rsidRPr="00996EB2">
        <w:t xml:space="preserve"> and aggregation, pooling and valuation (.</w:t>
      </w:r>
      <w:proofErr w:type="spellStart"/>
      <w:r w:rsidRPr="00996EB2">
        <w:t>apvx</w:t>
      </w:r>
      <w:proofErr w:type="spellEnd"/>
      <w:r w:rsidRPr="00996EB2">
        <w:t xml:space="preserve">) that you have selected. Note that the project file does not contain these other </w:t>
      </w:r>
      <w:proofErr w:type="spellStart"/>
      <w:r w:rsidRPr="00996EB2">
        <w:t>BenMAP</w:t>
      </w:r>
      <w:proofErr w:type="spellEnd"/>
      <w:r w:rsidRPr="00996EB2">
        <w:t>-CE data, but rather records their physical location on your computer.</w:t>
      </w:r>
    </w:p>
    <w:p w14:paraId="176DAC36" w14:textId="7A87284B" w:rsidR="00FD120E" w:rsidRPr="00304538" w:rsidRDefault="00BD1FFC" w:rsidP="00BD1FFC">
      <w:pPr>
        <w:pStyle w:val="Body"/>
      </w:pPr>
      <w:r>
        <w:rPr>
          <w:noProof/>
        </w:rPr>
        <w:drawing>
          <wp:anchor distT="0" distB="0" distL="114300" distR="114300" simplePos="0" relativeHeight="251679744" behindDoc="0" locked="1" layoutInCell="1" allowOverlap="1" wp14:anchorId="1DC03F53" wp14:editId="08E4D7AB">
            <wp:simplePos x="0" y="0"/>
            <wp:positionH relativeFrom="margin">
              <wp:posOffset>3438525</wp:posOffset>
            </wp:positionH>
            <wp:positionV relativeFrom="margin">
              <wp:posOffset>3499485</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00FD120E" w:rsidRPr="00304538">
        <w:t>The figure on th</w:t>
      </w:r>
      <w:r w:rsidR="006578AF">
        <w:t>e right</w:t>
      </w:r>
      <w:r w:rsidR="00FD120E" w:rsidRPr="00304538">
        <w:t>, which is used throughout this exercise, displays the key elements of a health impact function.</w:t>
      </w:r>
      <w:r w:rsidR="00FD120E" w:rsidRPr="00C26801">
        <w:rPr>
          <w:noProof/>
        </w:rPr>
        <w:t xml:space="preserve"> </w:t>
      </w:r>
      <w:r w:rsidR="00FD120E" w:rsidRPr="00304538">
        <w:t>A red box will highlight the particular element affected by the current step.</w:t>
      </w:r>
    </w:p>
    <w:p w14:paraId="6574401F" w14:textId="77777777" w:rsidR="00FD120E" w:rsidRDefault="00FD120E" w:rsidP="001730C1"/>
    <w:p w14:paraId="37CCE16B" w14:textId="77777777" w:rsidR="00FD120E" w:rsidRDefault="00FD120E" w:rsidP="001730C1"/>
    <w:p w14:paraId="49F09EE3" w14:textId="77777777" w:rsidR="00FD120E" w:rsidRDefault="00FD120E" w:rsidP="001730C1"/>
    <w:p w14:paraId="2F0C3C37" w14:textId="77777777" w:rsidR="00FD120E" w:rsidRDefault="00FD120E" w:rsidP="001730C1"/>
    <w:p w14:paraId="036EC3FB" w14:textId="77777777" w:rsidR="00FD120E" w:rsidRDefault="00FD120E" w:rsidP="001730C1"/>
    <w:p w14:paraId="4B6117ED" w14:textId="77777777" w:rsidR="00FD120E" w:rsidRDefault="00FD120E" w:rsidP="001730C1"/>
    <w:p w14:paraId="66DFAB39" w14:textId="77777777" w:rsidR="00FD120E" w:rsidRDefault="00FD120E" w:rsidP="001730C1"/>
    <w:p w14:paraId="2DB89887" w14:textId="77777777" w:rsidR="00FD120E" w:rsidRDefault="00FD120E" w:rsidP="001730C1"/>
    <w:p w14:paraId="183A1361" w14:textId="32878672" w:rsidR="00D3380B" w:rsidRDefault="00606031" w:rsidP="00240E4F">
      <w:pPr>
        <w:pStyle w:val="Heading1"/>
      </w:pPr>
      <w:r>
        <w:br w:type="column"/>
      </w:r>
      <w:bookmarkStart w:id="17" w:name="_Toc481495892"/>
      <w:bookmarkStart w:id="18" w:name="_Toc1031044"/>
      <w:r w:rsidR="007840E8">
        <w:lastRenderedPageBreak/>
        <w:t xml:space="preserve">Section </w:t>
      </w:r>
      <w:r w:rsidR="0086372D">
        <w:t>2</w:t>
      </w:r>
      <w:r w:rsidR="007840E8">
        <w:t xml:space="preserve">: </w:t>
      </w:r>
      <w:r w:rsidR="006578AF">
        <w:t xml:space="preserve"> </w:t>
      </w:r>
      <w:r w:rsidR="007840E8">
        <w:t>Creating a Setup</w:t>
      </w:r>
      <w:bookmarkEnd w:id="17"/>
      <w:bookmarkEnd w:id="18"/>
    </w:p>
    <w:p w14:paraId="183A1362" w14:textId="007186B3" w:rsidR="000A12BA" w:rsidRDefault="00DD2085" w:rsidP="006578AF">
      <w:pPr>
        <w:pStyle w:val="Body"/>
      </w:pPr>
      <w:r w:rsidRPr="00996EB2">
        <w:t xml:space="preserve">A “setup” is </w:t>
      </w:r>
      <w:r>
        <w:t>the</w:t>
      </w:r>
      <w:r w:rsidRPr="00996EB2">
        <w:t xml:space="preserve"> collection of databases</w:t>
      </w:r>
      <w:r>
        <w:t xml:space="preserve"> of geographic, air quality, demographic, health, and economic information</w:t>
      </w:r>
      <w:r w:rsidRPr="00996EB2">
        <w:t xml:space="preserve"> that </w:t>
      </w:r>
      <w:r>
        <w:t>are necessary</w:t>
      </w:r>
      <w:r w:rsidRPr="00996EB2">
        <w:t xml:space="preserve"> </w:t>
      </w:r>
      <w:r>
        <w:t>to</w:t>
      </w:r>
      <w:r w:rsidRPr="00996EB2">
        <w:t xml:space="preserve"> conduct an analysis. </w:t>
      </w:r>
      <w:proofErr w:type="spellStart"/>
      <w:r w:rsidR="00537C9A">
        <w:t>BenMAP</w:t>
      </w:r>
      <w:proofErr w:type="spellEnd"/>
      <w:r w:rsidR="00537C9A">
        <w:t xml:space="preserve">-CE calculates the health impacts associated with changes in air pollution using </w:t>
      </w:r>
      <w:r w:rsidR="00446FB5">
        <w:t xml:space="preserve">health impact </w:t>
      </w:r>
      <w:r w:rsidR="00CB21D3">
        <w:t>functions.</w:t>
      </w:r>
      <w:r w:rsidR="00121925">
        <w:t xml:space="preserve"> </w:t>
      </w:r>
      <w:r w:rsidR="00CB21D3">
        <w:t xml:space="preserve">An example </w:t>
      </w:r>
      <w:r w:rsidR="00537C9A">
        <w:t xml:space="preserve">equation </w:t>
      </w:r>
      <w:r w:rsidR="00CB21D3">
        <w:t xml:space="preserve">for a health impact function is </w:t>
      </w:r>
      <w:r w:rsidR="00537C9A">
        <w:t xml:space="preserve">depicted </w:t>
      </w:r>
      <w:r w:rsidR="00287AA3">
        <w:t>above.</w:t>
      </w:r>
      <w:r w:rsidR="00121925">
        <w:t xml:space="preserve"> </w:t>
      </w:r>
    </w:p>
    <w:p w14:paraId="183A1364" w14:textId="3D4D3D46" w:rsidR="0054520F" w:rsidRDefault="0054520F" w:rsidP="006578AF">
      <w:pPr>
        <w:pStyle w:val="Body"/>
      </w:pPr>
      <w:r>
        <w:t>As a first step in this analysis,</w:t>
      </w:r>
      <w:r w:rsidR="00446FB5">
        <w:t xml:space="preserve"> </w:t>
      </w:r>
      <w:r w:rsidR="00F30488">
        <w:t xml:space="preserve">you </w:t>
      </w:r>
      <w:r w:rsidR="00FA76C0">
        <w:t xml:space="preserve">determine the change in air quality </w:t>
      </w:r>
      <w:r w:rsidR="004460FF">
        <w:t xml:space="preserve">and how this change will </w:t>
      </w:r>
      <w:r w:rsidR="008C1D7C">
        <w:t>affect the number of PM</w:t>
      </w:r>
      <w:r w:rsidR="008C1D7C" w:rsidRPr="00304538">
        <w:rPr>
          <w:vertAlign w:val="subscript"/>
        </w:rPr>
        <w:t>2.5</w:t>
      </w:r>
      <w:r w:rsidR="008C1D7C">
        <w:t>-related deaths</w:t>
      </w:r>
      <w:r w:rsidR="004460FF">
        <w:t xml:space="preserve">. </w:t>
      </w:r>
      <w:r w:rsidR="009F44F3" w:rsidRPr="007379C9">
        <w:t xml:space="preserve">The </w:t>
      </w:r>
      <w:r w:rsidR="009F44F3">
        <w:t>India</w:t>
      </w:r>
      <w:r w:rsidR="009F44F3" w:rsidRPr="007379C9">
        <w:t xml:space="preserve"> air quality monitor data is derived </w:t>
      </w:r>
      <w:r w:rsidR="009F44F3">
        <w:t xml:space="preserve">and adapted </w:t>
      </w:r>
      <w:r w:rsidR="009F44F3" w:rsidRPr="007379C9">
        <w:t>from modeled PM</w:t>
      </w:r>
      <w:r w:rsidR="009F44F3" w:rsidRPr="007379C9">
        <w:rPr>
          <w:vertAlign w:val="subscript"/>
        </w:rPr>
        <w:t xml:space="preserve">2.5 </w:t>
      </w:r>
      <w:r w:rsidR="009F44F3" w:rsidRPr="007379C9">
        <w:t>concentrations</w:t>
      </w:r>
      <w:r w:rsidR="009F44F3">
        <w:t xml:space="preserve">, and will be </w:t>
      </w:r>
      <w:r w:rsidR="008D3D34">
        <w:t xml:space="preserve">treated </w:t>
      </w:r>
      <w:r w:rsidR="009F44F3">
        <w:t xml:space="preserve">in this analysis as monitor data. </w:t>
      </w:r>
      <w:r w:rsidR="008D3D34">
        <w:t>We assume each monitor is based at the center of each grid cell with modeled air quality data.</w:t>
      </w:r>
      <w:r w:rsidR="00121925">
        <w:t xml:space="preserve"> </w:t>
      </w:r>
      <w:r w:rsidR="009F44F3">
        <w:t>The monitor PM</w:t>
      </w:r>
      <w:r w:rsidR="009F44F3" w:rsidRPr="0010067A">
        <w:rPr>
          <w:vertAlign w:val="subscript"/>
        </w:rPr>
        <w:t>2.5</w:t>
      </w:r>
      <w:r w:rsidR="009F44F3">
        <w:t xml:space="preserve"> dataset </w:t>
      </w:r>
      <w:r w:rsidR="008D3D34">
        <w:t>(“</w:t>
      </w:r>
      <w:r w:rsidR="006F1BB2">
        <w:t>B</w:t>
      </w:r>
      <w:r w:rsidR="008D3D34">
        <w:t xml:space="preserve">aseline”) </w:t>
      </w:r>
      <w:r w:rsidR="009F44F3" w:rsidRPr="007379C9">
        <w:t xml:space="preserve">will be </w:t>
      </w:r>
      <w:r w:rsidR="008D3D34">
        <w:t>adjusted</w:t>
      </w:r>
      <w:r w:rsidR="008D3D34" w:rsidRPr="007379C9">
        <w:t xml:space="preserve"> </w:t>
      </w:r>
      <w:r w:rsidR="009F44F3" w:rsidRPr="007379C9">
        <w:t xml:space="preserve">to simulate air quality conditions under the proposed policy scenario (this is done using the “Rollback Tool” in </w:t>
      </w:r>
      <w:proofErr w:type="spellStart"/>
      <w:r w:rsidR="009F44F3" w:rsidRPr="007379C9">
        <w:t>BenMAP</w:t>
      </w:r>
      <w:proofErr w:type="spellEnd"/>
      <w:r w:rsidR="009F44F3" w:rsidRPr="007379C9">
        <w:t>-CE).</w:t>
      </w:r>
      <w:r w:rsidR="004460FF" w:rsidRPr="00014653">
        <w:t xml:space="preserve"> As stated in the figure above, because you are using monitor data for this analysis, you will have to specify </w:t>
      </w:r>
      <w:r w:rsidR="009D5CF0" w:rsidRPr="00014653">
        <w:t xml:space="preserve">the </w:t>
      </w:r>
      <w:r w:rsidR="004460FF" w:rsidRPr="00014653">
        <w:t xml:space="preserve">geographic area </w:t>
      </w:r>
      <w:r w:rsidR="009D5CF0" w:rsidRPr="00014653">
        <w:t xml:space="preserve">from which </w:t>
      </w:r>
      <w:r w:rsidR="004460FF" w:rsidRPr="00014653">
        <w:t xml:space="preserve">to aggregate monitoring data and how you want </w:t>
      </w:r>
      <w:proofErr w:type="spellStart"/>
      <w:r w:rsidR="004460FF" w:rsidRPr="00014653">
        <w:t>BenMAP</w:t>
      </w:r>
      <w:proofErr w:type="spellEnd"/>
      <w:r w:rsidR="004460FF" w:rsidRPr="00014653">
        <w:t>-CE to aggregate values from neighboring monitors.</w:t>
      </w:r>
      <w:r w:rsidR="004460FF">
        <w:t xml:space="preserve"> </w:t>
      </w:r>
      <w:r>
        <w:t xml:space="preserve">For example, you will need to specify whether </w:t>
      </w:r>
      <w:proofErr w:type="spellStart"/>
      <w:r>
        <w:t>BenMAP</w:t>
      </w:r>
      <w:proofErr w:type="spellEnd"/>
      <w:r>
        <w:t>-CE should use air quality data from the closest monitor to a region or a distance-weighted average of multiple monitors.</w:t>
      </w:r>
    </w:p>
    <w:p w14:paraId="183A1365" w14:textId="162391FB" w:rsidR="004460FF" w:rsidRDefault="004460FF" w:rsidP="006578AF">
      <w:pPr>
        <w:pStyle w:val="Body"/>
      </w:pPr>
      <w:r>
        <w:t xml:space="preserve">Epidemiological </w:t>
      </w:r>
      <w:r w:rsidRPr="00AF357C">
        <w:t xml:space="preserve">studies document how pollutant concentrations </w:t>
      </w:r>
      <w:r w:rsidR="0054520F" w:rsidRPr="00AF357C">
        <w:t>impact</w:t>
      </w:r>
      <w:r w:rsidRPr="00AF357C">
        <w:t xml:space="preserve"> </w:t>
      </w:r>
      <w:r w:rsidR="0054520F" w:rsidRPr="00AF357C">
        <w:t xml:space="preserve">the </w:t>
      </w:r>
      <w:r w:rsidRPr="00AF357C">
        <w:t xml:space="preserve">incidence </w:t>
      </w:r>
      <w:r w:rsidR="0054520F" w:rsidRPr="00AF357C">
        <w:t xml:space="preserve">of a variety </w:t>
      </w:r>
      <w:r w:rsidR="00287947" w:rsidRPr="00AF357C">
        <w:t xml:space="preserve">of </w:t>
      </w:r>
      <w:r w:rsidR="0054520F" w:rsidRPr="00AF357C">
        <w:t>health outcomes</w:t>
      </w:r>
      <w:r w:rsidRPr="00AF357C">
        <w:t xml:space="preserve">. In this </w:t>
      </w:r>
      <w:r w:rsidR="00287947" w:rsidRPr="00AF357C">
        <w:t>example</w:t>
      </w:r>
      <w:r w:rsidRPr="00AF357C">
        <w:t xml:space="preserve">, </w:t>
      </w:r>
      <w:r w:rsidR="00F30488">
        <w:t>you</w:t>
      </w:r>
      <w:r w:rsidRPr="00AF357C">
        <w:t xml:space="preserve"> will use dose-response parameter</w:t>
      </w:r>
      <w:r w:rsidR="00636146">
        <w:t>s</w:t>
      </w:r>
      <w:r w:rsidRPr="00AF357C">
        <w:t xml:space="preserve"> derived from a he</w:t>
      </w:r>
      <w:r w:rsidR="00014653" w:rsidRPr="00AF357C">
        <w:t xml:space="preserve">alth impacts study conducted by </w:t>
      </w:r>
      <w:proofErr w:type="spellStart"/>
      <w:r w:rsidR="00051453">
        <w:t>Krew</w:t>
      </w:r>
      <w:r w:rsidR="00012B2F">
        <w:t>ski</w:t>
      </w:r>
      <w:proofErr w:type="spellEnd"/>
      <w:r w:rsidR="00012B2F">
        <w:t xml:space="preserve"> </w:t>
      </w:r>
      <w:r w:rsidR="00051453">
        <w:t xml:space="preserve">et al. </w:t>
      </w:r>
      <w:r w:rsidR="00012B2F">
        <w:t xml:space="preserve">(2009) </w:t>
      </w:r>
      <w:r w:rsidRPr="00AF357C">
        <w:t>to estimate how changes in PM</w:t>
      </w:r>
      <w:r w:rsidRPr="00AF357C">
        <w:rPr>
          <w:vertAlign w:val="subscript"/>
        </w:rPr>
        <w:t>2.5</w:t>
      </w:r>
      <w:r w:rsidRPr="00AF357C">
        <w:t xml:space="preserve"> concentrations </w:t>
      </w:r>
      <w:r w:rsidR="0054520F" w:rsidRPr="00AF357C">
        <w:t xml:space="preserve">affect </w:t>
      </w:r>
      <w:r w:rsidR="00636146">
        <w:t>different</w:t>
      </w:r>
      <w:r w:rsidR="0054520F" w:rsidRPr="00AF357C">
        <w:t xml:space="preserve"> mortality incidence</w:t>
      </w:r>
      <w:r w:rsidR="00636146">
        <w:t xml:space="preserve"> rates</w:t>
      </w:r>
      <w:r w:rsidRPr="00AF357C">
        <w:t>.</w:t>
      </w:r>
      <w:r w:rsidR="000E0D74" w:rsidRPr="00AF357C">
        <w:t xml:space="preserve"> </w:t>
      </w:r>
      <w:r w:rsidRPr="00AF357C">
        <w:t xml:space="preserve">Finally, by multiplying </w:t>
      </w:r>
      <w:r w:rsidR="0054520F" w:rsidRPr="00AF357C">
        <w:t>t</w:t>
      </w:r>
      <w:r w:rsidR="00B44505" w:rsidRPr="00AF357C">
        <w:t>he change in incidence</w:t>
      </w:r>
      <w:r w:rsidRPr="00AF357C">
        <w:t xml:space="preserve"> by </w:t>
      </w:r>
      <w:r w:rsidR="00413714" w:rsidRPr="00AF357C">
        <w:t xml:space="preserve">the </w:t>
      </w:r>
      <w:r w:rsidRPr="00AF357C">
        <w:t xml:space="preserve">population </w:t>
      </w:r>
      <w:r w:rsidR="00F30488">
        <w:t xml:space="preserve">you </w:t>
      </w:r>
      <w:r w:rsidRPr="00AF357C">
        <w:t xml:space="preserve">are able to estimate the total </w:t>
      </w:r>
      <w:r w:rsidRPr="00AF357C">
        <w:rPr>
          <w:i/>
        </w:rPr>
        <w:t>number</w:t>
      </w:r>
      <w:r w:rsidRPr="00AF357C">
        <w:t xml:space="preserve"> of </w:t>
      </w:r>
      <w:r w:rsidR="00123908" w:rsidRPr="00AF357C">
        <w:t xml:space="preserve">deaths </w:t>
      </w:r>
      <w:r w:rsidRPr="00AF357C">
        <w:t>avoi</w:t>
      </w:r>
      <w:r w:rsidR="000E0D74" w:rsidRPr="00AF357C">
        <w:t>ded</w:t>
      </w:r>
      <w:r w:rsidR="000E0D74">
        <w:t xml:space="preserve"> in our area of interest. </w:t>
      </w:r>
    </w:p>
    <w:p w14:paraId="183A1366" w14:textId="0AA397EF" w:rsidR="001B5DEF" w:rsidRDefault="00976DF5" w:rsidP="006578AF">
      <w:pPr>
        <w:pStyle w:val="Body"/>
      </w:pPr>
      <w:r>
        <w:t xml:space="preserve">If the geographic region of your study area is small and all the data inputs are at the same spatial scale, this calculation can be done fairly easily by hand. </w:t>
      </w:r>
      <w:r w:rsidR="00CF25AD">
        <w:t>However, if you have a lar</w:t>
      </w:r>
      <w:r w:rsidR="00CD0ABC">
        <w:t>ge</w:t>
      </w:r>
      <w:r w:rsidR="00DA4FC6">
        <w:t xml:space="preserve"> study</w:t>
      </w:r>
      <w:r w:rsidR="00C24388">
        <w:t xml:space="preserve"> </w:t>
      </w:r>
      <w:r w:rsidR="00CD0ABC">
        <w:t>area</w:t>
      </w:r>
      <w:r w:rsidR="00DA4FC6">
        <w:t xml:space="preserve"> or if your demographic and health data are reported</w:t>
      </w:r>
      <w:r w:rsidR="00C24388">
        <w:t xml:space="preserve"> </w:t>
      </w:r>
      <w:r w:rsidR="004E5E57">
        <w:t>at differing</w:t>
      </w:r>
      <w:r w:rsidR="00C24388">
        <w:t xml:space="preserve"> spatial scales, t</w:t>
      </w:r>
      <w:r w:rsidR="00CF25AD">
        <w:t xml:space="preserve">his approach </w:t>
      </w:r>
      <w:r w:rsidR="00413714">
        <w:t>becomes</w:t>
      </w:r>
      <w:r w:rsidR="00CD0ABC">
        <w:t xml:space="preserve"> </w:t>
      </w:r>
      <w:r w:rsidR="00413714">
        <w:t>un</w:t>
      </w:r>
      <w:r w:rsidR="00CF25AD">
        <w:t>feasible</w:t>
      </w:r>
      <w:r w:rsidR="00CD0ABC">
        <w:t xml:space="preserve">. </w:t>
      </w:r>
      <w:proofErr w:type="spellStart"/>
      <w:r w:rsidR="00CD0ABC">
        <w:t>BenMAP</w:t>
      </w:r>
      <w:proofErr w:type="spellEnd"/>
      <w:r w:rsidR="00CD0ABC">
        <w:t xml:space="preserve">-CE allows users to do this calculation for many smaller areas within </w:t>
      </w:r>
      <w:r w:rsidR="003B572C">
        <w:t xml:space="preserve">the </w:t>
      </w:r>
      <w:r w:rsidR="00CD0ABC">
        <w:t>area of interest simultaneously and has built in algorithms to address data at different spatial scales.</w:t>
      </w:r>
      <w:r w:rsidR="00CF25AD">
        <w:t xml:space="preserve"> </w:t>
      </w:r>
      <w:proofErr w:type="spellStart"/>
      <w:r w:rsidR="00CD0ABC">
        <w:t>BenMAP</w:t>
      </w:r>
      <w:proofErr w:type="spellEnd"/>
      <w:r w:rsidR="00CD0ABC">
        <w:t xml:space="preserve">-CE stores all the data needed to run an analysis in a setup. In the steps below, you will create a new setup for the </w:t>
      </w:r>
      <w:r w:rsidR="00A1723C">
        <w:t>India</w:t>
      </w:r>
      <w:r w:rsidR="00CD0ABC">
        <w:t xml:space="preserve"> data.</w:t>
      </w:r>
    </w:p>
    <w:p w14:paraId="183A1368" w14:textId="143D8B33" w:rsidR="00D3380B" w:rsidRPr="00996EB2" w:rsidRDefault="00512E84" w:rsidP="008453E1">
      <w:pPr>
        <w:pStyle w:val="Heading2"/>
      </w:pPr>
      <w:bookmarkStart w:id="19" w:name="_Toc481495893"/>
      <w:bookmarkStart w:id="20" w:name="_Toc1031045"/>
      <w:r w:rsidRPr="00996EB2">
        <w:t xml:space="preserve">2.1 </w:t>
      </w:r>
      <w:r w:rsidR="006578AF">
        <w:tab/>
      </w:r>
      <w:r w:rsidR="0013383A" w:rsidRPr="00996EB2">
        <w:t>Create a Blank S</w:t>
      </w:r>
      <w:r w:rsidR="00D3380B" w:rsidRPr="00996EB2">
        <w:t>etup</w:t>
      </w:r>
      <w:bookmarkEnd w:id="19"/>
      <w:bookmarkEnd w:id="20"/>
    </w:p>
    <w:p w14:paraId="183A1369" w14:textId="7F1AE087" w:rsidR="00F941CA" w:rsidRPr="00996EB2" w:rsidRDefault="00B44505" w:rsidP="006578AF">
      <w:pPr>
        <w:pStyle w:val="Body"/>
      </w:pPr>
      <w:r>
        <w:t>Generally,</w:t>
      </w:r>
      <w:r w:rsidR="00C26801">
        <w:t xml:space="preserve"> setup</w:t>
      </w:r>
      <w:r>
        <w:t>s are</w:t>
      </w:r>
      <w:r w:rsidR="00C26801">
        <w:t xml:space="preserve"> based on</w:t>
      </w:r>
      <w:r w:rsidR="00A73D18" w:rsidRPr="00996EB2">
        <w:t xml:space="preserve"> </w:t>
      </w:r>
      <w:r>
        <w:t xml:space="preserve">a specific </w:t>
      </w:r>
      <w:r w:rsidR="00A73D18" w:rsidRPr="00996EB2">
        <w:t xml:space="preserve">geographic area. </w:t>
      </w:r>
      <w:r w:rsidR="00C26801">
        <w:t xml:space="preserve">Creating </w:t>
      </w:r>
      <w:r w:rsidR="00A73D18" w:rsidRPr="00996EB2">
        <w:t xml:space="preserve">a new setup </w:t>
      </w:r>
      <w:r w:rsidR="00C26801">
        <w:t xml:space="preserve">for each geographic area you are analyzing </w:t>
      </w:r>
      <w:r w:rsidR="00A73D18" w:rsidRPr="00996EB2">
        <w:t>will help you organize the databases you import.</w:t>
      </w:r>
      <w:r w:rsidR="00121925">
        <w:t xml:space="preserve"> </w:t>
      </w:r>
      <w:r w:rsidR="00BF3F1E">
        <w:t xml:space="preserve">It will also enable you to run analyses more quickly because key data will be saved and organized in each </w:t>
      </w:r>
      <w:r w:rsidR="00F8771C">
        <w:t>s</w:t>
      </w:r>
      <w:r w:rsidR="00BF3F1E">
        <w:t>etup and thus will not need to be imp</w:t>
      </w:r>
      <w:r w:rsidR="00DA4FC6">
        <w:t xml:space="preserve">orted every time you run </w:t>
      </w:r>
      <w:proofErr w:type="spellStart"/>
      <w:r w:rsidR="00DA4FC6">
        <w:t>BenMAP</w:t>
      </w:r>
      <w:proofErr w:type="spellEnd"/>
      <w:r w:rsidR="00C67480">
        <w:t>-CE</w:t>
      </w:r>
      <w:r w:rsidR="00DA4FC6">
        <w:t>.</w:t>
      </w:r>
      <w:r w:rsidR="00121925">
        <w:t xml:space="preserve"> </w:t>
      </w:r>
      <w:r w:rsidR="00D3380B" w:rsidRPr="00996EB2">
        <w:t xml:space="preserve">In these self-paced training materials, </w:t>
      </w:r>
      <w:r w:rsidR="00F30488">
        <w:t xml:space="preserve">you </w:t>
      </w:r>
      <w:r w:rsidR="00D3380B" w:rsidRPr="00996EB2">
        <w:t>will perf</w:t>
      </w:r>
      <w:r w:rsidR="00A1723C">
        <w:t xml:space="preserve">orm an analysis using data from India, so </w:t>
      </w:r>
      <w:r w:rsidR="00F30488">
        <w:t xml:space="preserve">you </w:t>
      </w:r>
      <w:r w:rsidR="00A1723C">
        <w:t>will create an India</w:t>
      </w:r>
      <w:r w:rsidR="00DC2158" w:rsidRPr="00996EB2">
        <w:t xml:space="preserve"> </w:t>
      </w:r>
      <w:r w:rsidR="00A73D18" w:rsidRPr="00996EB2">
        <w:t>setup</w:t>
      </w:r>
      <w:r w:rsidR="00D3380B" w:rsidRPr="00996EB2">
        <w:t xml:space="preserve">. </w:t>
      </w:r>
      <w:r w:rsidR="00367EC2">
        <w:t xml:space="preserve">This </w:t>
      </w:r>
      <w:r w:rsidR="00A1723C">
        <w:t>India</w:t>
      </w:r>
      <w:r w:rsidR="00367EC2">
        <w:t xml:space="preserve"> setup will </w:t>
      </w:r>
      <w:r w:rsidR="00C26801">
        <w:t>bring together</w:t>
      </w:r>
      <w:r w:rsidR="00367EC2">
        <w:t xml:space="preserve"> all of the data needed to run </w:t>
      </w:r>
      <w:r w:rsidR="00AF590A">
        <w:t>an analysis</w:t>
      </w:r>
      <w:r w:rsidR="00367EC2">
        <w:t xml:space="preserve"> for </w:t>
      </w:r>
      <w:r w:rsidR="00A1723C">
        <w:t>India</w:t>
      </w:r>
      <w:r w:rsidR="00367EC2">
        <w:t xml:space="preserve">. These data include grid </w:t>
      </w:r>
      <w:r w:rsidR="00AF590A">
        <w:t>definitions</w:t>
      </w:r>
      <w:r w:rsidR="00367EC2">
        <w:t xml:space="preserve">, pollutants, monitor data, incidence and prevalence rates, population data, health impact functions, variables, inflations rates, and valuation functions. </w:t>
      </w:r>
      <w:r>
        <w:t xml:space="preserve">Note that the default setup in </w:t>
      </w:r>
      <w:proofErr w:type="spellStart"/>
      <w:r>
        <w:t>BenMAP</w:t>
      </w:r>
      <w:proofErr w:type="spellEnd"/>
      <w:r>
        <w:t xml:space="preserve">-CE is for the United States (next to the “File” menu in the top left of the screen), which </w:t>
      </w:r>
      <w:r>
        <w:lastRenderedPageBreak/>
        <w:t xml:space="preserve">includes pre-loaded data. Setups are also available for Detroit and China. </w:t>
      </w:r>
      <w:r w:rsidR="00D3380B" w:rsidRPr="00996EB2">
        <w:t>To begin</w:t>
      </w:r>
      <w:r>
        <w:t xml:space="preserve"> creating a setup for </w:t>
      </w:r>
      <w:r w:rsidR="00A1723C">
        <w:t>India</w:t>
      </w:r>
      <w:r w:rsidR="00D3380B" w:rsidRPr="00996EB2">
        <w:t>:</w:t>
      </w:r>
    </w:p>
    <w:p w14:paraId="183A136A" w14:textId="77777777" w:rsidR="00D3380B" w:rsidRPr="00996EB2" w:rsidRDefault="00D3380B" w:rsidP="00760568">
      <w:pPr>
        <w:pStyle w:val="bullet"/>
      </w:pPr>
      <w:r w:rsidRPr="00996EB2">
        <w:t>Start BenMAP-CE</w:t>
      </w:r>
    </w:p>
    <w:p w14:paraId="183A136B" w14:textId="5A4DC751" w:rsidR="00D3380B" w:rsidRPr="00304538" w:rsidRDefault="004E5E57" w:rsidP="00760568">
      <w:pPr>
        <w:pStyle w:val="bullet"/>
      </w:pPr>
      <w:r>
        <w:t>C</w:t>
      </w:r>
      <w:r w:rsidR="00D3380B" w:rsidRPr="00A317D6">
        <w:t xml:space="preserve">lick </w:t>
      </w:r>
      <w:r w:rsidR="00D3380B" w:rsidRPr="00A317D6">
        <w:rPr>
          <w:i/>
          <w:iCs/>
        </w:rPr>
        <w:t>Modify Datasets</w:t>
      </w:r>
      <w:r w:rsidR="00D3380B" w:rsidRPr="00A317D6">
        <w:t xml:space="preserve"> at the top left. This will bring up the </w:t>
      </w:r>
      <w:r w:rsidR="00D3380B" w:rsidRPr="00A317D6">
        <w:rPr>
          <w:b/>
          <w:bCs/>
        </w:rPr>
        <w:t xml:space="preserve">Modify Datasets </w:t>
      </w:r>
      <w:r w:rsidR="00F91DAF">
        <w:rPr>
          <w:bCs/>
        </w:rPr>
        <w:t>window</w:t>
      </w:r>
      <w:r w:rsidR="00D3380B" w:rsidRPr="00A317D6">
        <w:t xml:space="preserve">. </w:t>
      </w:r>
    </w:p>
    <w:p w14:paraId="183A136C" w14:textId="77777777" w:rsidR="00D3380B" w:rsidRPr="00996EB2" w:rsidRDefault="00D3380B" w:rsidP="00760568">
      <w:pPr>
        <w:pStyle w:val="bullet"/>
      </w:pPr>
      <w:r w:rsidRPr="00996EB2">
        <w:t xml:space="preserve">Click the </w:t>
      </w:r>
      <w:r w:rsidRPr="00996EB2">
        <w:rPr>
          <w:i/>
        </w:rPr>
        <w:t>Add</w:t>
      </w:r>
      <w:r w:rsidRPr="00996EB2">
        <w:t xml:space="preserve"> button to the</w:t>
      </w:r>
      <w:r w:rsidR="00A770DB" w:rsidRPr="00996EB2">
        <w:t xml:space="preserve"> right of the</w:t>
      </w:r>
      <w:r w:rsidRPr="00996EB2">
        <w:t xml:space="preserve"> </w:t>
      </w:r>
      <w:r w:rsidRPr="00996EB2">
        <w:rPr>
          <w:i/>
        </w:rPr>
        <w:t>Available Setups</w:t>
      </w:r>
      <w:r w:rsidRPr="00996EB2">
        <w:t xml:space="preserve"> box.</w:t>
      </w:r>
    </w:p>
    <w:p w14:paraId="183A136D" w14:textId="4C0A27C0" w:rsidR="00D3380B" w:rsidRPr="00996EB2" w:rsidRDefault="00D3380B" w:rsidP="00760568">
      <w:pPr>
        <w:pStyle w:val="bullet"/>
      </w:pPr>
      <w:r w:rsidRPr="00996EB2">
        <w:t xml:space="preserve">Type </w:t>
      </w:r>
      <w:r w:rsidR="00D53595" w:rsidRPr="00996EB2">
        <w:t>“</w:t>
      </w:r>
      <w:r w:rsidR="00A1723C">
        <w:rPr>
          <w:i/>
        </w:rPr>
        <w:t>India</w:t>
      </w:r>
      <w:r w:rsidR="00D53595" w:rsidRPr="00996EB2">
        <w:rPr>
          <w:i/>
        </w:rPr>
        <w:t>”</w:t>
      </w:r>
      <w:r w:rsidRPr="00996EB2">
        <w:t xml:space="preserve"> into the </w:t>
      </w:r>
      <w:r w:rsidRPr="00996EB2">
        <w:rPr>
          <w:i/>
        </w:rPr>
        <w:t xml:space="preserve">New Setup Name </w:t>
      </w:r>
      <w:r w:rsidRPr="00996EB2">
        <w:t xml:space="preserve">box in the </w:t>
      </w:r>
      <w:r w:rsidRPr="00F91DAF">
        <w:rPr>
          <w:b/>
        </w:rPr>
        <w:t xml:space="preserve">New Setup </w:t>
      </w:r>
      <w:r w:rsidR="00F91DAF">
        <w:t>window</w:t>
      </w:r>
      <w:r w:rsidRPr="00996EB2">
        <w:t xml:space="preserve"> and click the </w:t>
      </w:r>
      <w:r w:rsidRPr="00996EB2">
        <w:rPr>
          <w:i/>
        </w:rPr>
        <w:t xml:space="preserve">OK </w:t>
      </w:r>
      <w:r w:rsidRPr="00996EB2">
        <w:t>button.</w:t>
      </w:r>
    </w:p>
    <w:p w14:paraId="183A136E" w14:textId="425B1FD2" w:rsidR="00D3380B" w:rsidRPr="00996EB2" w:rsidRDefault="00D3380B" w:rsidP="00760568">
      <w:pPr>
        <w:pStyle w:val="bullet"/>
      </w:pPr>
      <w:r w:rsidRPr="00996EB2">
        <w:t xml:space="preserve">Confirm that </w:t>
      </w:r>
      <w:r w:rsidR="00A1723C">
        <w:rPr>
          <w:i/>
        </w:rPr>
        <w:t>India</w:t>
      </w:r>
      <w:r w:rsidRPr="00996EB2">
        <w:rPr>
          <w:i/>
        </w:rPr>
        <w:t xml:space="preserve"> </w:t>
      </w:r>
      <w:r w:rsidRPr="00996EB2">
        <w:t xml:space="preserve">is listed in the </w:t>
      </w:r>
      <w:r w:rsidR="00105C97">
        <w:rPr>
          <w:i/>
        </w:rPr>
        <w:t>Available Setups</w:t>
      </w:r>
      <w:r w:rsidRPr="00996EB2">
        <w:rPr>
          <w:i/>
        </w:rPr>
        <w:t xml:space="preserve"> </w:t>
      </w:r>
      <w:r w:rsidR="00C67480">
        <w:t>drop-</w:t>
      </w:r>
      <w:r w:rsidRPr="00996EB2">
        <w:t xml:space="preserve">down menu and </w:t>
      </w:r>
      <w:r w:rsidR="00050DFF" w:rsidRPr="00996EB2">
        <w:t xml:space="preserve">that </w:t>
      </w:r>
      <w:r w:rsidRPr="00996EB2">
        <w:t xml:space="preserve">all other windows in the </w:t>
      </w:r>
      <w:r w:rsidRPr="00F91DAF">
        <w:rPr>
          <w:b/>
        </w:rPr>
        <w:t xml:space="preserve">Modify Datasets </w:t>
      </w:r>
      <w:r w:rsidR="00F91DAF">
        <w:t>window</w:t>
      </w:r>
      <w:r w:rsidRPr="00996EB2">
        <w:t xml:space="preserve"> are blank when </w:t>
      </w:r>
      <w:r w:rsidR="00A1723C">
        <w:rPr>
          <w:i/>
        </w:rPr>
        <w:t>India</w:t>
      </w:r>
      <w:r w:rsidRPr="00996EB2">
        <w:t xml:space="preserve"> is selected.</w:t>
      </w:r>
    </w:p>
    <w:p w14:paraId="183A136F" w14:textId="5F241797" w:rsidR="00D3380B" w:rsidRDefault="00D3380B" w:rsidP="00760568">
      <w:pPr>
        <w:pStyle w:val="bullet"/>
      </w:pPr>
      <w:r w:rsidRPr="00996EB2">
        <w:t xml:space="preserve">Click the </w:t>
      </w:r>
      <w:r w:rsidRPr="00996EB2">
        <w:rPr>
          <w:i/>
        </w:rPr>
        <w:t>OK</w:t>
      </w:r>
      <w:r w:rsidRPr="00996EB2">
        <w:t xml:space="preserve"> button at the bottom right to close the </w:t>
      </w:r>
      <w:r w:rsidRPr="00996EB2">
        <w:rPr>
          <w:b/>
        </w:rPr>
        <w:t>Modify Datasets</w:t>
      </w:r>
      <w:r w:rsidRPr="00996EB2">
        <w:rPr>
          <w:i/>
        </w:rPr>
        <w:t xml:space="preserve"> </w:t>
      </w:r>
      <w:r w:rsidR="00F91DAF">
        <w:t>window</w:t>
      </w:r>
      <w:r w:rsidRPr="00996EB2">
        <w:t xml:space="preserve">. </w:t>
      </w:r>
    </w:p>
    <w:p w14:paraId="545AFE2A" w14:textId="35B0ECFF" w:rsidR="0065020C" w:rsidRPr="006578AF" w:rsidRDefault="0065020C" w:rsidP="006578AF">
      <w:pPr>
        <w:pStyle w:val="Body"/>
        <w:rPr>
          <w:b/>
          <w:u w:val="single"/>
        </w:rPr>
      </w:pPr>
      <w:r w:rsidRPr="006578AF">
        <w:rPr>
          <w:b/>
          <w:u w:val="single"/>
        </w:rPr>
        <w:t>Question</w:t>
      </w:r>
      <w:r w:rsidR="00DA4FC6" w:rsidRPr="006578AF">
        <w:rPr>
          <w:b/>
          <w:u w:val="single"/>
        </w:rPr>
        <w:t xml:space="preserve"> for Students</w:t>
      </w:r>
    </w:p>
    <w:p w14:paraId="183A1370" w14:textId="706E7A1F" w:rsidR="008276F7" w:rsidRPr="00072FEB" w:rsidRDefault="00AC3663" w:rsidP="00072FEB">
      <w:pPr>
        <w:pStyle w:val="Body"/>
        <w:rPr>
          <w:b/>
        </w:rPr>
      </w:pPr>
      <w:r w:rsidRPr="00072FEB">
        <w:rPr>
          <w:b/>
        </w:rPr>
        <w:t xml:space="preserve">What data </w:t>
      </w:r>
      <w:r w:rsidR="00C26801" w:rsidRPr="00072FEB">
        <w:rPr>
          <w:b/>
        </w:rPr>
        <w:t>are</w:t>
      </w:r>
      <w:r w:rsidRPr="00072FEB">
        <w:rPr>
          <w:b/>
        </w:rPr>
        <w:t xml:space="preserve"> required to create a new setup and run an analysis?</w:t>
      </w:r>
    </w:p>
    <w:p w14:paraId="594FF06B" w14:textId="77777777" w:rsidR="006578AF" w:rsidRPr="00B67FC5" w:rsidRDefault="006578AF" w:rsidP="00072FEB">
      <w:pPr>
        <w:pStyle w:val="Body"/>
      </w:pPr>
    </w:p>
    <w:p w14:paraId="7641B274" w14:textId="77777777" w:rsidR="006578AF" w:rsidRDefault="006578AF">
      <w:pPr>
        <w:rPr>
          <w:rFonts w:asciiTheme="majorHAnsi" w:hAnsiTheme="majorHAnsi"/>
          <w:b/>
          <w:color w:val="1F497D" w:themeColor="text2"/>
          <w:sz w:val="40"/>
          <w:szCs w:val="40"/>
        </w:rPr>
      </w:pPr>
      <w:bookmarkStart w:id="21" w:name="_Toc481495894"/>
      <w:r>
        <w:br w:type="page"/>
      </w:r>
    </w:p>
    <w:p w14:paraId="183A1371" w14:textId="29BD821E" w:rsidR="009C42B8" w:rsidRDefault="009C42B8" w:rsidP="00240E4F">
      <w:pPr>
        <w:pStyle w:val="Heading1"/>
      </w:pPr>
      <w:bookmarkStart w:id="22" w:name="_Toc1031046"/>
      <w:r>
        <w:lastRenderedPageBreak/>
        <w:t>Section</w:t>
      </w:r>
      <w:r w:rsidR="0086372D">
        <w:t xml:space="preserve"> 3</w:t>
      </w:r>
      <w:r>
        <w:t>:</w:t>
      </w:r>
      <w:r w:rsidR="00121925">
        <w:t xml:space="preserve"> </w:t>
      </w:r>
      <w:r w:rsidRPr="00996EB2">
        <w:t xml:space="preserve">Load Data into </w:t>
      </w:r>
      <w:proofErr w:type="spellStart"/>
      <w:r w:rsidRPr="00996EB2">
        <w:t>BenMAP</w:t>
      </w:r>
      <w:proofErr w:type="spellEnd"/>
      <w:r w:rsidRPr="00996EB2">
        <w:t>-CE</w:t>
      </w:r>
      <w:bookmarkEnd w:id="21"/>
      <w:bookmarkEnd w:id="22"/>
    </w:p>
    <w:p w14:paraId="183A1372" w14:textId="66357716" w:rsidR="00C26801" w:rsidRDefault="00F15026" w:rsidP="006578AF">
      <w:pPr>
        <w:pStyle w:val="Body"/>
      </w:pPr>
      <w:r>
        <w:rPr>
          <w:noProof/>
        </w:rPr>
        <w:drawing>
          <wp:anchor distT="0" distB="0" distL="114300" distR="114300" simplePos="0" relativeHeight="251747328" behindDoc="0" locked="0" layoutInCell="1" allowOverlap="1" wp14:anchorId="6810E3D2" wp14:editId="55E77699">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008276F7" w:rsidRPr="005F5C9D">
        <w:t xml:space="preserve">The </w:t>
      </w:r>
      <w:r w:rsidR="00D41262">
        <w:t>figure below lists the types of data required to conduct a health impact analysis</w:t>
      </w:r>
      <w:r w:rsidR="00CB21D3">
        <w:t>;</w:t>
      </w:r>
      <w:r w:rsidR="00D41262">
        <w:t xml:space="preserve"> the first step in estimating the </w:t>
      </w:r>
      <w:r w:rsidR="00CB21D3">
        <w:t>health impacts</w:t>
      </w:r>
      <w:r w:rsidR="00D41262">
        <w:t xml:space="preserve"> of</w:t>
      </w:r>
      <w:r w:rsidR="00CB21D3">
        <w:t xml:space="preserve"> any</w:t>
      </w:r>
      <w:r w:rsidR="00D41262">
        <w:t xml:space="preserve"> </w:t>
      </w:r>
      <w:r w:rsidR="00CB21D3">
        <w:t xml:space="preserve">scenario is to input these data sets into the appropriate </w:t>
      </w:r>
      <w:r w:rsidR="00F8771C">
        <w:t>s</w:t>
      </w:r>
      <w:r w:rsidR="00CB21D3">
        <w:t>etup</w:t>
      </w:r>
      <w:r w:rsidR="00D41262">
        <w:t xml:space="preserve">. </w:t>
      </w:r>
      <w:r w:rsidR="005F6BF3">
        <w:t xml:space="preserve">In </w:t>
      </w:r>
      <w:proofErr w:type="spellStart"/>
      <w:r w:rsidR="005F6BF3">
        <w:t>BenMAP</w:t>
      </w:r>
      <w:proofErr w:type="spellEnd"/>
      <w:r w:rsidR="005F6BF3">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005F6BF3" w:rsidRPr="00B67FC5">
        <w:rPr>
          <w:vertAlign w:val="subscript"/>
        </w:rPr>
        <w:t>2.5</w:t>
      </w:r>
      <w:r w:rsidR="005F6BF3">
        <w:t xml:space="preserve"> measurements. Therefore, the chosen monitor dataset must </w:t>
      </w:r>
      <w:r w:rsidR="00C05C57">
        <w:t xml:space="preserve">include </w:t>
      </w:r>
      <w:r w:rsidR="005F6BF3">
        <w:t>values</w:t>
      </w:r>
      <w:r w:rsidR="00C05C57">
        <w:t xml:space="preserve"> in that format</w:t>
      </w:r>
      <w:r w:rsidR="005F6BF3">
        <w:t xml:space="preserve">, and the pollutant definition </w:t>
      </w:r>
      <w:r w:rsidR="00E41595">
        <w:t xml:space="preserve">should </w:t>
      </w:r>
      <w:r w:rsidR="00C05C57">
        <w:t>specify that daily averages are being used</w:t>
      </w:r>
      <w:r w:rsidR="00C26801">
        <w:t>.</w:t>
      </w:r>
      <w:r w:rsidR="000D32FF" w:rsidRPr="005F5C9D">
        <w:t xml:space="preserve"> </w:t>
      </w:r>
    </w:p>
    <w:p w14:paraId="68223CE7" w14:textId="202707E9" w:rsidR="006578AF" w:rsidRDefault="006578AF" w:rsidP="006578AF">
      <w:pPr>
        <w:pStyle w:val="Body"/>
      </w:pPr>
    </w:p>
    <w:p w14:paraId="183A1383" w14:textId="268C03C7" w:rsidR="008276F7" w:rsidRPr="008276F7" w:rsidRDefault="00FD1D24" w:rsidP="008453E1">
      <w:pPr>
        <w:pStyle w:val="Heading2"/>
      </w:pPr>
      <w:bookmarkStart w:id="23" w:name="_Toc481495895"/>
      <w:r>
        <w:br w:type="column"/>
      </w:r>
      <w:bookmarkStart w:id="24" w:name="_Toc1031047"/>
      <w:r w:rsidR="009C42B8">
        <w:lastRenderedPageBreak/>
        <w:t>3.</w:t>
      </w:r>
      <w:r w:rsidR="0086372D">
        <w:t>1</w:t>
      </w:r>
      <w:r w:rsidR="009C42B8">
        <w:t xml:space="preserve"> </w:t>
      </w:r>
      <w:r w:rsidR="006578AF">
        <w:tab/>
      </w:r>
      <w:r w:rsidR="009C42B8">
        <w:t xml:space="preserve">Adding a </w:t>
      </w:r>
      <w:r w:rsidR="00336400">
        <w:t>G</w:t>
      </w:r>
      <w:r w:rsidR="009C42B8">
        <w:t xml:space="preserve">rid </w:t>
      </w:r>
      <w:r w:rsidR="00336400">
        <w:t>D</w:t>
      </w:r>
      <w:r w:rsidR="009C42B8">
        <w:t>efinition</w:t>
      </w:r>
      <w:bookmarkEnd w:id="23"/>
      <w:bookmarkEnd w:id="24"/>
      <w:r w:rsidR="009C42B8">
        <w:t xml:space="preserve"> </w:t>
      </w:r>
    </w:p>
    <w:p w14:paraId="183A1384" w14:textId="77777777" w:rsidR="0038426A" w:rsidRDefault="004340BC" w:rsidP="006578AF">
      <w:pPr>
        <w:pStyle w:val="Body"/>
      </w:pPr>
      <w:r w:rsidRPr="00996EB2">
        <w:t xml:space="preserve">Selecting your shapefile: </w:t>
      </w:r>
      <w:proofErr w:type="spellStart"/>
      <w:r w:rsidRPr="00996EB2">
        <w:t>BenMAP</w:t>
      </w:r>
      <w:proofErr w:type="spellEnd"/>
      <w:r w:rsidRPr="00996EB2">
        <w:t xml:space="preserve">-CE uses </w:t>
      </w:r>
      <w:r w:rsidRPr="00C21F77">
        <w:rPr>
          <w:b/>
          <w:color w:val="4A442A" w:themeColor="background2" w:themeShade="40"/>
        </w:rPr>
        <w:t>shapefiles</w:t>
      </w:r>
      <w:r w:rsidRPr="00996EB2">
        <w:t xml:space="preserve"> to define the geographic areas in which the program will allocate air quality data, calculate health impacts</w:t>
      </w:r>
      <w:r w:rsidR="00050DFF" w:rsidRPr="00996EB2">
        <w:t>,</w:t>
      </w:r>
      <w:r w:rsidRPr="00996EB2">
        <w:t xml:space="preserve"> and aggregate results.</w:t>
      </w:r>
    </w:p>
    <w:p w14:paraId="183A1389" w14:textId="4E3EF9AB" w:rsidR="004340BC" w:rsidRDefault="004340BC" w:rsidP="00760568">
      <w:pPr>
        <w:pStyle w:val="bullet"/>
        <w:numPr>
          <w:ilvl w:val="0"/>
          <w:numId w:val="12"/>
        </w:numPr>
        <w:ind w:left="720"/>
      </w:pPr>
      <w:r w:rsidRPr="00996EB2">
        <w:t xml:space="preserve">Ensure you have BenMAP-CE open and that </w:t>
      </w:r>
      <w:r w:rsidR="00A1723C">
        <w:rPr>
          <w:i/>
        </w:rPr>
        <w:t>India</w:t>
      </w:r>
      <w:r w:rsidRPr="00760568">
        <w:rPr>
          <w:i/>
        </w:rPr>
        <w:t xml:space="preserve"> </w:t>
      </w:r>
      <w:r w:rsidRPr="00996EB2">
        <w:t xml:space="preserve">is listed as the active setup. You can confirm this by </w:t>
      </w:r>
      <w:r w:rsidRPr="00760568">
        <w:t>verifying</w:t>
      </w:r>
      <w:r w:rsidRPr="00996EB2">
        <w:t xml:space="preserve"> that </w:t>
      </w:r>
      <w:r w:rsidR="00A1723C">
        <w:rPr>
          <w:i/>
        </w:rPr>
        <w:t>India</w:t>
      </w:r>
      <w:r w:rsidR="0013383A" w:rsidRPr="00760568">
        <w:rPr>
          <w:i/>
        </w:rPr>
        <w:t xml:space="preserve"> </w:t>
      </w:r>
      <w:r w:rsidRPr="00996EB2">
        <w:t xml:space="preserve">is </w:t>
      </w:r>
      <w:r w:rsidR="00A770DB" w:rsidRPr="00996EB2">
        <w:t xml:space="preserve">selected in the drop-down box </w:t>
      </w:r>
      <w:r w:rsidRPr="00996EB2">
        <w:t xml:space="preserve">next to </w:t>
      </w:r>
      <w:r w:rsidRPr="00760568">
        <w:rPr>
          <w:i/>
        </w:rPr>
        <w:t>File</w:t>
      </w:r>
      <w:r w:rsidRPr="00996EB2">
        <w:t xml:space="preserve"> in the menu bar.</w:t>
      </w:r>
      <w:r w:rsidR="00694263" w:rsidRPr="00996EB2">
        <w:t xml:space="preserve"> </w:t>
      </w:r>
    </w:p>
    <w:p w14:paraId="5B071F0F" w14:textId="2C267E0E" w:rsidR="00105C97" w:rsidRPr="0038426A" w:rsidRDefault="00105C97">
      <w:pPr>
        <w:pStyle w:val="bullet"/>
        <w:numPr>
          <w:ilvl w:val="0"/>
          <w:numId w:val="12"/>
        </w:numPr>
        <w:ind w:left="720"/>
        <w:rPr>
          <w:noProof w:val="0"/>
        </w:rPr>
      </w:pPr>
      <w:r w:rsidRPr="004E3847">
        <w:rPr>
          <w:noProof w:val="0"/>
        </w:rPr>
        <w:t xml:space="preserve">A message box indicating “Missing Admin Layers” </w:t>
      </w:r>
      <w:r w:rsidR="007203E0">
        <w:rPr>
          <w:noProof w:val="0"/>
        </w:rPr>
        <w:t xml:space="preserve">may </w:t>
      </w:r>
      <w:r w:rsidRPr="004E3847">
        <w:rPr>
          <w:noProof w:val="0"/>
        </w:rPr>
        <w:t>pop up on the screen. Press</w:t>
      </w:r>
      <w:r w:rsidRPr="004E3847">
        <w:rPr>
          <w:i/>
          <w:noProof w:val="0"/>
        </w:rPr>
        <w:t xml:space="preserve"> OK</w:t>
      </w:r>
      <w:r w:rsidRPr="004E3847">
        <w:rPr>
          <w:noProof w:val="0"/>
        </w:rPr>
        <w:t xml:space="preserve">; admin layers will be assigned in the grid definition input section. </w:t>
      </w:r>
    </w:p>
    <w:p w14:paraId="183A138A" w14:textId="1F6014F6" w:rsidR="004340BC" w:rsidRPr="00996EB2" w:rsidRDefault="00363811" w:rsidP="00FC6E51">
      <w:pPr>
        <w:pStyle w:val="bullet"/>
        <w:ind w:left="720"/>
      </w:pPr>
      <w:r>
        <w:rPr>
          <w:b/>
        </w:rPr>
        <mc:AlternateContent>
          <mc:Choice Requires="wps">
            <w:drawing>
              <wp:anchor distT="0" distB="0" distL="114300" distR="114300" simplePos="0" relativeHeight="251725824" behindDoc="0" locked="0" layoutInCell="1" allowOverlap="1" wp14:anchorId="7E45A850" wp14:editId="3E7A6178">
                <wp:simplePos x="0" y="0"/>
                <wp:positionH relativeFrom="column">
                  <wp:posOffset>3267075</wp:posOffset>
                </wp:positionH>
                <wp:positionV relativeFrom="paragraph">
                  <wp:posOffset>28575</wp:posOffset>
                </wp:positionV>
                <wp:extent cx="2773045" cy="3743325"/>
                <wp:effectExtent l="0" t="0" r="27305" b="28575"/>
                <wp:wrapSquare wrapText="bothSides"/>
                <wp:docPr id="37" name="Rounded Rectangle 37"/>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83328C4" w14:textId="77777777" w:rsidR="00B427CA" w:rsidRPr="00760568" w:rsidRDefault="00B427CA" w:rsidP="003624B0">
                            <w:pPr>
                              <w:pStyle w:val="boxhead"/>
                            </w:pPr>
                            <w:r w:rsidRPr="00760568">
                              <w:t xml:space="preserve">Box 2: </w:t>
                            </w:r>
                            <w:proofErr w:type="spellStart"/>
                            <w:r w:rsidRPr="00760568">
                              <w:t>BenMAP</w:t>
                            </w:r>
                            <w:proofErr w:type="spellEnd"/>
                            <w:r w:rsidRPr="00760568">
                              <w:t>-CE Terminology</w:t>
                            </w:r>
                          </w:p>
                          <w:p w14:paraId="6BF20D10" w14:textId="77777777" w:rsidR="00B427CA" w:rsidRPr="00760568" w:rsidRDefault="00B427CA"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E45A850" id="Rounded Rectangle 37" o:spid="_x0000_s1027" style="position:absolute;left:0;text-align:left;margin-left:257.25pt;margin-top:2.25pt;width:218.35pt;height:294.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" fillcolor="#9ab5e4" strokecolor="#4f81bd">
                <v:fill color2="#e1e8f5" rotate="t" focusposition="1,1" focussize="" colors="0 #9ab5e4;.5 #c2d1ed;1 #e1e8f5" focus="100%" type="gradientRadial"/>
                <v:textbox>
                  <w:txbxContent>
                    <w:p w14:paraId="783328C4" w14:textId="77777777" w:rsidR="00B427CA" w:rsidRPr="00760568" w:rsidRDefault="00B427CA" w:rsidP="003624B0">
                      <w:pPr>
                        <w:pStyle w:val="boxhead"/>
                      </w:pPr>
                      <w:r w:rsidRPr="00760568">
                        <w:t xml:space="preserve">Box 2: </w:t>
                      </w:r>
                      <w:proofErr w:type="spellStart"/>
                      <w:r w:rsidRPr="00760568">
                        <w:t>BenMAP</w:t>
                      </w:r>
                      <w:proofErr w:type="spellEnd"/>
                      <w:r w:rsidRPr="00760568">
                        <w:t>-CE Terminology</w:t>
                      </w:r>
                    </w:p>
                    <w:p w14:paraId="6BF20D10" w14:textId="77777777" w:rsidR="00B427CA" w:rsidRPr="00760568" w:rsidRDefault="00B427CA"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4340BC" w:rsidRPr="00996EB2">
        <w:t xml:space="preserve">Select </w:t>
      </w:r>
      <w:r w:rsidR="004340BC" w:rsidRPr="00996EB2">
        <w:rPr>
          <w:i/>
        </w:rPr>
        <w:t xml:space="preserve">Modify Datasets </w:t>
      </w:r>
      <w:r w:rsidR="004340BC" w:rsidRPr="00760568">
        <w:t>and</w:t>
      </w:r>
      <w:r w:rsidR="004340BC" w:rsidRPr="00996EB2">
        <w:t xml:space="preserve"> click the </w:t>
      </w:r>
      <w:r w:rsidR="004340BC" w:rsidRPr="00996EB2">
        <w:rPr>
          <w:i/>
        </w:rPr>
        <w:t xml:space="preserve">Manage </w:t>
      </w:r>
      <w:r w:rsidR="004340BC" w:rsidRPr="00996EB2">
        <w:t xml:space="preserve">button under the </w:t>
      </w:r>
      <w:r w:rsidR="004340BC" w:rsidRPr="00996EB2">
        <w:rPr>
          <w:i/>
        </w:rPr>
        <w:t xml:space="preserve">Grid Definitions </w:t>
      </w:r>
      <w:r w:rsidR="004340BC" w:rsidRPr="00996EB2">
        <w:t xml:space="preserve">box. This will bring up the </w:t>
      </w:r>
      <w:r w:rsidR="00A52FEF" w:rsidRPr="00996EB2">
        <w:rPr>
          <w:b/>
        </w:rPr>
        <w:t xml:space="preserve">Manage </w:t>
      </w:r>
      <w:r w:rsidR="00A73D18" w:rsidRPr="00996EB2">
        <w:rPr>
          <w:b/>
        </w:rPr>
        <w:t>Grid Definition</w:t>
      </w:r>
      <w:r w:rsidR="00A52FEF" w:rsidRPr="00996EB2">
        <w:rPr>
          <w:b/>
        </w:rPr>
        <w:t>s</w:t>
      </w:r>
      <w:r w:rsidR="004340BC" w:rsidRPr="00996EB2">
        <w:rPr>
          <w:i/>
        </w:rPr>
        <w:t xml:space="preserve"> </w:t>
      </w:r>
      <w:r w:rsidR="004340BC" w:rsidRPr="00996EB2">
        <w:t>window.</w:t>
      </w:r>
    </w:p>
    <w:p w14:paraId="183A138B" w14:textId="5BBEAA9D" w:rsidR="00BB26C7" w:rsidRPr="00996EB2" w:rsidRDefault="00BB26C7" w:rsidP="00FC6E51">
      <w:pPr>
        <w:pStyle w:val="bullet"/>
        <w:ind w:left="720"/>
      </w:pPr>
      <w:r w:rsidRPr="00996EB2">
        <w:t xml:space="preserve">Select an appropriate GIS projection for your setup. For </w:t>
      </w:r>
      <w:r w:rsidR="00A1723C">
        <w:t>India</w:t>
      </w:r>
      <w:r w:rsidRPr="00996EB2">
        <w:t xml:space="preserve">, </w:t>
      </w:r>
      <w:r w:rsidR="00F30488">
        <w:t xml:space="preserve">you </w:t>
      </w:r>
      <w:r w:rsidRPr="00996EB2">
        <w:t xml:space="preserve">will use </w:t>
      </w:r>
      <w:r w:rsidR="00D53595" w:rsidRPr="00A1723C">
        <w:t>“</w:t>
      </w:r>
      <w:r w:rsidR="00A1723C">
        <w:t>AsiaSouthAlbersEqualAreaConic</w:t>
      </w:r>
      <w:r w:rsidR="00D53595" w:rsidRPr="00996EB2">
        <w:t>”</w:t>
      </w:r>
      <w:r w:rsidRPr="00996EB2">
        <w:t>.</w:t>
      </w:r>
    </w:p>
    <w:p w14:paraId="183A138C" w14:textId="77777777" w:rsidR="003C1CBC" w:rsidRPr="00996EB2" w:rsidRDefault="003C1CBC" w:rsidP="00FC6E51">
      <w:pPr>
        <w:pStyle w:val="bullet"/>
        <w:ind w:left="720"/>
      </w:pPr>
      <w:r w:rsidRPr="00996EB2">
        <w:t xml:space="preserve">Click the </w:t>
      </w:r>
      <w:r w:rsidRPr="00996EB2">
        <w:rPr>
          <w:i/>
        </w:rPr>
        <w:t>Add</w:t>
      </w:r>
      <w:r w:rsidRPr="00996EB2">
        <w:t xml:space="preserve"> button, which will bring up the </w:t>
      </w:r>
      <w:r w:rsidRPr="00996EB2">
        <w:rPr>
          <w:b/>
        </w:rPr>
        <w:t>Grid Definition</w:t>
      </w:r>
      <w:r w:rsidRPr="00996EB2">
        <w:rPr>
          <w:i/>
        </w:rPr>
        <w:t xml:space="preserve"> </w:t>
      </w:r>
      <w:r w:rsidRPr="00996EB2">
        <w:t>window.</w:t>
      </w:r>
    </w:p>
    <w:p w14:paraId="183A138D" w14:textId="3CA42679" w:rsidR="004340BC" w:rsidRPr="00996EB2" w:rsidRDefault="004340BC" w:rsidP="00FC6E51">
      <w:pPr>
        <w:pStyle w:val="bullet"/>
        <w:ind w:left="720"/>
      </w:pPr>
      <w:r w:rsidRPr="00996EB2">
        <w:t xml:space="preserve">In the </w:t>
      </w:r>
      <w:r w:rsidRPr="00996EB2">
        <w:rPr>
          <w:i/>
        </w:rPr>
        <w:t xml:space="preserve">Grid </w:t>
      </w:r>
      <w:r w:rsidR="007803CE">
        <w:rPr>
          <w:i/>
        </w:rPr>
        <w:t>Name</w:t>
      </w:r>
      <w:r w:rsidR="00121925">
        <w:rPr>
          <w:i/>
        </w:rPr>
        <w:t xml:space="preserve"> </w:t>
      </w:r>
      <w:r w:rsidRPr="00996EB2">
        <w:t xml:space="preserve">box, type </w:t>
      </w:r>
      <w:r w:rsidR="00D53595" w:rsidRPr="00996EB2">
        <w:t>“</w:t>
      </w:r>
      <w:r w:rsidR="00A1723C">
        <w:t xml:space="preserve">India </w:t>
      </w:r>
      <w:r w:rsidR="00AF357C">
        <w:t>States</w:t>
      </w:r>
      <w:r w:rsidR="00D53595" w:rsidRPr="00996EB2">
        <w:rPr>
          <w:i/>
        </w:rPr>
        <w:t>”</w:t>
      </w:r>
      <w:r w:rsidRPr="00996EB2">
        <w:rPr>
          <w:i/>
        </w:rPr>
        <w:t xml:space="preserve">. </w:t>
      </w:r>
      <w:r w:rsidRPr="00996EB2">
        <w:t xml:space="preserve">This will be the name of one of the </w:t>
      </w:r>
      <w:r w:rsidR="00BF5646" w:rsidRPr="00996EB2">
        <w:t>two</w:t>
      </w:r>
      <w:r w:rsidRPr="00996EB2">
        <w:t xml:space="preserve"> new Grid Definitions you are going to add.</w:t>
      </w:r>
    </w:p>
    <w:p w14:paraId="183A138E" w14:textId="77777777" w:rsidR="00BB26C7" w:rsidRPr="00996EB2" w:rsidRDefault="00BB26C7" w:rsidP="00FC6E51">
      <w:pPr>
        <w:pStyle w:val="bullet"/>
        <w:ind w:left="720"/>
      </w:pPr>
      <w:r w:rsidRPr="00996EB2">
        <w:t xml:space="preserve">Select </w:t>
      </w:r>
      <w:r w:rsidRPr="00996EB2">
        <w:rPr>
          <w:i/>
        </w:rPr>
        <w:t xml:space="preserve">Shapefile Grid </w:t>
      </w:r>
      <w:r w:rsidRPr="00996EB2">
        <w:t>from the Grid Type menu.</w:t>
      </w:r>
    </w:p>
    <w:p w14:paraId="272EC001" w14:textId="42A0001F" w:rsidR="003910C1" w:rsidRPr="00996EB2" w:rsidRDefault="004340BC" w:rsidP="00FC6E51">
      <w:pPr>
        <w:pStyle w:val="bullet"/>
        <w:ind w:left="720"/>
        <w:rPr>
          <w:noProof w:val="0"/>
        </w:rPr>
      </w:pPr>
      <w:r w:rsidRPr="00996EB2">
        <w:t>Select the open folder icon</w:t>
      </w:r>
      <w:r w:rsidR="00A52705" w:rsidRPr="00996EB2">
        <w:t xml:space="preserve"> </w:t>
      </w:r>
      <w:r w:rsidR="00A52705" w:rsidRPr="000D44E5">
        <w:rPr>
          <w:position w:val="-8"/>
        </w:rPr>
        <w:drawing>
          <wp:inline distT="0" distB="0" distL="0" distR="0" wp14:anchorId="183A166B" wp14:editId="4D07C080">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66573" cy="219075"/>
                    </a:xfrm>
                    <a:prstGeom prst="rect">
                      <a:avLst/>
                    </a:prstGeom>
                  </pic:spPr>
                </pic:pic>
              </a:graphicData>
            </a:graphic>
          </wp:inline>
        </w:drawing>
      </w:r>
      <w:r w:rsidR="00A52705" w:rsidRPr="00996EB2">
        <w:t>, and open the “</w:t>
      </w:r>
      <w:r w:rsidR="00A1723C" w:rsidRPr="00A1723C">
        <w:t>India</w:t>
      </w:r>
      <w:r w:rsidR="005C5145" w:rsidRPr="00A1723C">
        <w:t>_</w:t>
      </w:r>
      <w:r w:rsidR="00AF357C">
        <w:t>States</w:t>
      </w:r>
      <w:r w:rsidR="00A52705" w:rsidRPr="00A1723C">
        <w:t>.shp</w:t>
      </w:r>
      <w:r w:rsidR="00A52705" w:rsidRPr="00996EB2">
        <w:t>” file</w:t>
      </w:r>
      <w:r w:rsidR="001064B5" w:rsidRPr="00996EB2">
        <w:t>.</w:t>
      </w:r>
    </w:p>
    <w:p w14:paraId="183A1390" w14:textId="32C72980" w:rsidR="0046001B" w:rsidRPr="00996EB2" w:rsidRDefault="00A52705" w:rsidP="00FC6E51">
      <w:pPr>
        <w:pStyle w:val="bullet"/>
        <w:ind w:left="720"/>
      </w:pPr>
      <w:r w:rsidRPr="00996EB2">
        <w:t>If your shapefile wasn’t in the correct projection, BenMAP-CE will reproject it, and the following warning message may appear. Click OK and wait for the</w:t>
      </w:r>
      <w:r w:rsidR="00D80E4D">
        <w:t xml:space="preserve"> </w:t>
      </w:r>
      <w:r w:rsidRPr="00996EB2">
        <w:t>reprojection to complete.</w:t>
      </w:r>
      <w:r w:rsidR="00121925">
        <w:t xml:space="preserve"> </w:t>
      </w:r>
    </w:p>
    <w:p w14:paraId="2DB1C74A" w14:textId="5836D2F0" w:rsidR="00B81E3F" w:rsidRDefault="008D09EA" w:rsidP="00B81E3F">
      <w:pPr>
        <w:pStyle w:val="bullet"/>
        <w:numPr>
          <w:ilvl w:val="0"/>
          <w:numId w:val="0"/>
        </w:numPr>
        <w:ind w:left="1080"/>
        <w:jc w:val="center"/>
      </w:pPr>
      <w:r w:rsidRPr="00996EB2">
        <w:drawing>
          <wp:inline distT="0" distB="0" distL="0" distR="0" wp14:anchorId="28873210" wp14:editId="218CB2BD">
            <wp:extent cx="3381375" cy="1184910"/>
            <wp:effectExtent l="0" t="0" r="9525"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381375" cy="1184910"/>
                    </a:xfrm>
                    <a:prstGeom prst="rect">
                      <a:avLst/>
                    </a:prstGeom>
                  </pic:spPr>
                </pic:pic>
              </a:graphicData>
            </a:graphic>
          </wp:inline>
        </w:drawing>
      </w:r>
    </w:p>
    <w:p w14:paraId="183A1391" w14:textId="1D8FF3B6" w:rsidR="00BB26C7" w:rsidRDefault="00B81E3F" w:rsidP="00FC6E51">
      <w:pPr>
        <w:pStyle w:val="bullet"/>
        <w:ind w:left="720"/>
      </w:pPr>
      <w:r>
        <w:lastRenderedPageBreak/>
        <w:t>S</w:t>
      </w:r>
      <w:r w:rsidR="00BB26C7" w:rsidRPr="00996EB2">
        <w:t xml:space="preserve">elect the </w:t>
      </w:r>
      <w:r w:rsidR="00C54C39">
        <w:t xml:space="preserve">check </w:t>
      </w:r>
      <w:r w:rsidR="00BB26C7" w:rsidRPr="00996EB2">
        <w:t>box next to “Create cros</w:t>
      </w:r>
      <w:r w:rsidR="009C42B8">
        <w:t>swalk between this grid definitio</w:t>
      </w:r>
      <w:r w:rsidR="00BB26C7" w:rsidRPr="00996EB2">
        <w:t xml:space="preserve">n and all other grid definitions in this setup.” This step may </w:t>
      </w:r>
      <w:r w:rsidR="00A73D18" w:rsidRPr="00996EB2">
        <w:t>take some time</w:t>
      </w:r>
      <w:r w:rsidR="00BB26C7" w:rsidRPr="00996EB2">
        <w:t>, but it will allow BenMAP</w:t>
      </w:r>
      <w:r w:rsidR="007D0493">
        <w:t>-CE</w:t>
      </w:r>
      <w:r w:rsidR="00BB26C7" w:rsidRPr="00996EB2">
        <w:t xml:space="preserve"> to aggregate results at various geographic resolutions.</w:t>
      </w:r>
    </w:p>
    <w:p w14:paraId="27A10E9E" w14:textId="2A9B605C" w:rsidR="00105C97" w:rsidRPr="00996EB2" w:rsidRDefault="00105C97">
      <w:pPr>
        <w:pStyle w:val="bullet"/>
        <w:ind w:left="720"/>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183A1392" w14:textId="398C93FF" w:rsidR="0046001B" w:rsidRPr="00996EB2" w:rsidRDefault="0046001B" w:rsidP="00FC6E51">
      <w:pPr>
        <w:pStyle w:val="bullet"/>
        <w:ind w:left="720"/>
      </w:pPr>
      <w:r w:rsidRPr="00996EB2">
        <w:t xml:space="preserve">Confirm that the </w:t>
      </w:r>
      <w:r w:rsidR="00A748A8">
        <w:t>India</w:t>
      </w:r>
      <w:r w:rsidR="00245B26">
        <w:t xml:space="preserve"> </w:t>
      </w:r>
      <w:r w:rsidR="00817011">
        <w:t xml:space="preserve">states </w:t>
      </w:r>
      <w:r w:rsidRPr="00996EB2">
        <w:t>display correctly in the preview window. Your sc</w:t>
      </w:r>
      <w:r w:rsidR="00BB26C7" w:rsidRPr="00996EB2">
        <w:t>reen should now look like this:</w:t>
      </w:r>
    </w:p>
    <w:p w14:paraId="183A1393" w14:textId="77C4A775" w:rsidR="00BB26C7" w:rsidRPr="00996EB2" w:rsidRDefault="000D5BB9" w:rsidP="00040D76">
      <w:pPr>
        <w:pStyle w:val="Body"/>
        <w:jc w:val="center"/>
      </w:pPr>
      <w:r>
        <w:rPr>
          <w:noProof/>
        </w:rPr>
        <w:drawing>
          <wp:inline distT="0" distB="0" distL="0" distR="0" wp14:anchorId="3B05614C" wp14:editId="08F7683C">
            <wp:extent cx="4419709" cy="37236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rict screenshot 2.PNG"/>
                    <pic:cNvPicPr/>
                  </pic:nvPicPr>
                  <pic:blipFill>
                    <a:blip r:embed="rId26">
                      <a:extLst>
                        <a:ext uri="{28A0092B-C50C-407E-A947-70E740481C1C}">
                          <a14:useLocalDpi xmlns:a14="http://schemas.microsoft.com/office/drawing/2010/main" val="0"/>
                        </a:ext>
                      </a:extLst>
                    </a:blip>
                    <a:stretch>
                      <a:fillRect/>
                    </a:stretch>
                  </pic:blipFill>
                  <pic:spPr>
                    <a:xfrm>
                      <a:off x="0" y="0"/>
                      <a:ext cx="4419709" cy="3723605"/>
                    </a:xfrm>
                    <a:prstGeom prst="rect">
                      <a:avLst/>
                    </a:prstGeom>
                  </pic:spPr>
                </pic:pic>
              </a:graphicData>
            </a:graphic>
          </wp:inline>
        </w:drawing>
      </w:r>
    </w:p>
    <w:p w14:paraId="183A1394" w14:textId="0E85E60E" w:rsidR="0046001B" w:rsidRPr="003910C1" w:rsidRDefault="0046001B" w:rsidP="00FC6E51">
      <w:pPr>
        <w:pStyle w:val="bullet"/>
        <w:ind w:left="720"/>
      </w:pPr>
      <w:r w:rsidRPr="003910C1">
        <w:t xml:space="preserve">Click </w:t>
      </w:r>
      <w:r w:rsidRPr="003910C1">
        <w:rPr>
          <w:i/>
        </w:rPr>
        <w:t xml:space="preserve">OK </w:t>
      </w:r>
      <w:r w:rsidRPr="003910C1">
        <w:t>to return to the</w:t>
      </w:r>
      <w:r w:rsidRPr="003910C1">
        <w:rPr>
          <w:i/>
        </w:rPr>
        <w:t xml:space="preserve"> </w:t>
      </w:r>
      <w:r w:rsidRPr="00A940FD">
        <w:rPr>
          <w:b/>
        </w:rPr>
        <w:t>Manage Grid Definitions</w:t>
      </w:r>
      <w:r w:rsidRPr="003910C1">
        <w:rPr>
          <w:i/>
        </w:rPr>
        <w:t xml:space="preserve"> </w:t>
      </w:r>
      <w:r w:rsidRPr="003910C1">
        <w:t>window</w:t>
      </w:r>
      <w:r w:rsidRPr="003910C1">
        <w:rPr>
          <w:i/>
        </w:rPr>
        <w:t>.</w:t>
      </w:r>
      <w:r w:rsidR="00A73D18" w:rsidRPr="003910C1">
        <w:t xml:space="preserve"> Wait for the data to load.</w:t>
      </w:r>
      <w:r w:rsidR="00A80615">
        <w:t xml:space="preserve"> This may take several minutes.</w:t>
      </w:r>
    </w:p>
    <w:p w14:paraId="183A1395" w14:textId="5656BD05" w:rsidR="0046001B" w:rsidRPr="003910C1" w:rsidRDefault="0046001B" w:rsidP="00FC6E51">
      <w:pPr>
        <w:pStyle w:val="bullet"/>
        <w:ind w:left="720"/>
      </w:pPr>
      <w:r w:rsidRPr="003910C1">
        <w:t xml:space="preserve">Using the same steps as above, add the </w:t>
      </w:r>
      <w:r w:rsidR="00D53595" w:rsidRPr="003910C1">
        <w:t>“</w:t>
      </w:r>
      <w:r w:rsidR="000D5BB9">
        <w:t>India_Border</w:t>
      </w:r>
      <w:r w:rsidR="001064B5" w:rsidRPr="003910C1">
        <w:t>.shp</w:t>
      </w:r>
      <w:r w:rsidR="00BF5646" w:rsidRPr="003910C1">
        <w:t>”</w:t>
      </w:r>
      <w:r w:rsidR="00BF5646" w:rsidRPr="003910C1">
        <w:rPr>
          <w:i/>
        </w:rPr>
        <w:t xml:space="preserve"> </w:t>
      </w:r>
      <w:r w:rsidR="009A1629" w:rsidRPr="003910C1">
        <w:t>shape</w:t>
      </w:r>
      <w:r w:rsidR="00BF5646" w:rsidRPr="003910C1">
        <w:t>file</w:t>
      </w:r>
      <w:r w:rsidR="00A52FEF" w:rsidRPr="003910C1">
        <w:t xml:space="preserve"> and give </w:t>
      </w:r>
      <w:r w:rsidR="00BF5646" w:rsidRPr="003910C1">
        <w:t>it</w:t>
      </w:r>
      <w:r w:rsidR="00A52FEF" w:rsidRPr="003910C1">
        <w:t xml:space="preserve"> the Grid </w:t>
      </w:r>
      <w:r w:rsidR="007803CE">
        <w:t>Name</w:t>
      </w:r>
      <w:r w:rsidR="007803CE" w:rsidRPr="003910C1">
        <w:t xml:space="preserve"> </w:t>
      </w:r>
      <w:r w:rsidR="00D53595" w:rsidRPr="003910C1">
        <w:t>“</w:t>
      </w:r>
      <w:r w:rsidR="000D5BB9">
        <w:t>India Border</w:t>
      </w:r>
      <w:r w:rsidR="00D53595" w:rsidRPr="003910C1">
        <w:t>”</w:t>
      </w:r>
      <w:r w:rsidR="00BB26C7" w:rsidRPr="003910C1">
        <w:t xml:space="preserve">. </w:t>
      </w:r>
      <w:r w:rsidR="00A80615">
        <w:t xml:space="preserve">Be sure to select the box next to “Create crosswalk…” for each of the Grid Definitions that you create. If you would like these grid definitions to display on the home screen, check the box next to “Use this layer…” and assign priority level 2. </w:t>
      </w:r>
    </w:p>
    <w:p w14:paraId="183A1397" w14:textId="589E5071" w:rsidR="00B13C9F" w:rsidRDefault="009A1629" w:rsidP="007C11DF">
      <w:pPr>
        <w:pStyle w:val="bullet"/>
        <w:keepNext/>
        <w:ind w:left="720"/>
      </w:pPr>
      <w:r w:rsidRPr="003910C1">
        <w:lastRenderedPageBreak/>
        <w:t xml:space="preserve">When you are done, </w:t>
      </w:r>
      <w:r w:rsidR="00B13C9F" w:rsidRPr="003910C1">
        <w:t>your screen should look like this:</w:t>
      </w:r>
    </w:p>
    <w:p w14:paraId="24945BDA" w14:textId="1E4DC1AC" w:rsidR="003910C1" w:rsidRDefault="00040D76" w:rsidP="00040D76">
      <w:pPr>
        <w:pStyle w:val="Body"/>
        <w:jc w:val="center"/>
      </w:pPr>
      <w:r>
        <w:rPr>
          <w:noProof/>
        </w:rPr>
        <w:drawing>
          <wp:inline distT="0" distB="0" distL="0" distR="0" wp14:anchorId="280B9794" wp14:editId="00987052">
            <wp:extent cx="4409038" cy="343820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08554" cy="3437824"/>
                    </a:xfrm>
                    <a:prstGeom prst="rect">
                      <a:avLst/>
                    </a:prstGeom>
                  </pic:spPr>
                </pic:pic>
              </a:graphicData>
            </a:graphic>
          </wp:inline>
        </w:drawing>
      </w:r>
    </w:p>
    <w:p w14:paraId="183A1398" w14:textId="4C80E0E8" w:rsidR="00694263" w:rsidRDefault="00B13C9F" w:rsidP="00FC6E51">
      <w:pPr>
        <w:pStyle w:val="bullet"/>
        <w:ind w:left="720"/>
      </w:pPr>
      <w:r w:rsidRPr="00996EB2">
        <w:t>C</w:t>
      </w:r>
      <w:r w:rsidR="009A1629" w:rsidRPr="00996EB2">
        <w:t xml:space="preserve">lick the </w:t>
      </w:r>
      <w:r w:rsidR="009A1629" w:rsidRPr="00996EB2">
        <w:rPr>
          <w:i/>
        </w:rPr>
        <w:t xml:space="preserve">OK </w:t>
      </w:r>
      <w:r w:rsidR="009A1629" w:rsidRPr="00996EB2">
        <w:t xml:space="preserve">button to return to the </w:t>
      </w:r>
      <w:r w:rsidR="009A1629" w:rsidRPr="00A940FD">
        <w:rPr>
          <w:b/>
        </w:rPr>
        <w:t>Modify Datasets</w:t>
      </w:r>
      <w:r w:rsidR="00A52FEF" w:rsidRPr="00996EB2">
        <w:t xml:space="preserve"> window, and the </w:t>
      </w:r>
      <w:r w:rsidR="00FE2C34">
        <w:t>two</w:t>
      </w:r>
      <w:r w:rsidR="00FE2C34" w:rsidRPr="00996EB2">
        <w:t xml:space="preserve"> </w:t>
      </w:r>
      <w:r w:rsidR="00A52FEF" w:rsidRPr="00996EB2">
        <w:t>Grid</w:t>
      </w:r>
      <w:r w:rsidR="007803CE">
        <w:t xml:space="preserve"> Names</w:t>
      </w:r>
      <w:r w:rsidR="009A1629" w:rsidRPr="00996EB2">
        <w:t>s should appear in the Grid Definitions</w:t>
      </w:r>
      <w:r w:rsidR="009A1629" w:rsidRPr="00996EB2">
        <w:rPr>
          <w:i/>
        </w:rPr>
        <w:t xml:space="preserve"> </w:t>
      </w:r>
      <w:r w:rsidR="009A1629" w:rsidRPr="00996EB2">
        <w:t>box.</w:t>
      </w:r>
    </w:p>
    <w:p w14:paraId="183A1399" w14:textId="32A2512F" w:rsidR="00962E23" w:rsidRPr="003910C1" w:rsidRDefault="00A8391D" w:rsidP="003910C1">
      <w:pPr>
        <w:pStyle w:val="Body"/>
        <w:rPr>
          <w:b/>
          <w:u w:val="single"/>
        </w:rPr>
      </w:pPr>
      <w:r w:rsidRPr="003910C1">
        <w:rPr>
          <w:b/>
          <w:u w:val="single"/>
        </w:rPr>
        <w:t>Question for Students</w:t>
      </w:r>
    </w:p>
    <w:p w14:paraId="183A139A" w14:textId="61A22712" w:rsidR="00962E23" w:rsidRPr="00072FEB" w:rsidRDefault="00A80615" w:rsidP="00072FEB">
      <w:pPr>
        <w:pStyle w:val="Body"/>
        <w:rPr>
          <w:b/>
        </w:rPr>
      </w:pPr>
      <w:r>
        <w:rPr>
          <w:b/>
        </w:rPr>
        <w:t xml:space="preserve">What is the relationship between the </w:t>
      </w:r>
      <w:proofErr w:type="spellStart"/>
      <w:r>
        <w:rPr>
          <w:b/>
        </w:rPr>
        <w:t>BenMAP</w:t>
      </w:r>
      <w:proofErr w:type="spellEnd"/>
      <w:r w:rsidR="007803CE">
        <w:rPr>
          <w:b/>
        </w:rPr>
        <w:t>-CE</w:t>
      </w:r>
      <w:r>
        <w:rPr>
          <w:b/>
        </w:rPr>
        <w:t xml:space="preserve"> data inputs and the grid definitions column/row index</w:t>
      </w:r>
      <w:r w:rsidR="00962E23" w:rsidRPr="00072FEB">
        <w:rPr>
          <w:b/>
        </w:rPr>
        <w:t xml:space="preserve">? </w:t>
      </w:r>
    </w:p>
    <w:p w14:paraId="0269CF24" w14:textId="77777777" w:rsidR="00327722" w:rsidRPr="007C5D0F" w:rsidRDefault="00327722" w:rsidP="007C5D0F">
      <w:bookmarkStart w:id="25" w:name="_Toc481495896"/>
      <w:r>
        <w:br w:type="page"/>
      </w:r>
    </w:p>
    <w:bookmarkStart w:id="26" w:name="_Toc1031048"/>
    <w:p w14:paraId="183A139C" w14:textId="6479A815" w:rsidR="00A52FEF" w:rsidRPr="00996EB2" w:rsidRDefault="005D5662" w:rsidP="008453E1">
      <w:pPr>
        <w:pStyle w:val="Heading2"/>
      </w:pPr>
      <w:r>
        <w:rPr>
          <w:noProof/>
        </w:rPr>
        <w:lastRenderedPageBreak/>
        <mc:AlternateContent>
          <mc:Choice Requires="wpg">
            <w:drawing>
              <wp:anchor distT="0" distB="0" distL="114300" distR="114300" simplePos="0" relativeHeight="251661312" behindDoc="1" locked="1" layoutInCell="1" allowOverlap="1" wp14:anchorId="183A1673" wp14:editId="03355562">
                <wp:simplePos x="0" y="0"/>
                <wp:positionH relativeFrom="margin">
                  <wp:align>right</wp:align>
                </wp:positionH>
                <wp:positionV relativeFrom="paragraph">
                  <wp:posOffset>141605</wp:posOffset>
                </wp:positionV>
                <wp:extent cx="2167128" cy="3035808"/>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7128" cy="3035808"/>
                          <a:chOff x="0" y="0"/>
                          <a:chExt cx="1717482" cy="2615979"/>
                        </a:xfrm>
                      </wpg:grpSpPr>
                      <pic:pic xmlns:pic="http://schemas.openxmlformats.org/drawingml/2006/picture">
                        <pic:nvPicPr>
                          <pic:cNvPr id="709" name="Picture 70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68A519" id="Group 712" o:spid="_x0000_s1026" style="position:absolute;margin-left:119.45pt;margin-top:11.15pt;width:170.65pt;height:239.05pt;z-index:-251655168;mso-position-horizontal:right;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">
                  <v:imagedata r:id="rId28" o:title=""/>
                </v:shape>
                <v:rect id="Rectangle 710" o:spid="_x0000_s1028" style="position:absolute;left:715;top:3578;width:15664;height:46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" filled="f" strokecolor="red"/>
                <v:rect id="Rectangle 711" o:spid="_x0000_s1029" style="position:absolute;left:9541;top:1192;width:2306;height:1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" filled="f" strokecolor="red"/>
                <w10:wrap type="square" anchorx="margin"/>
                <w10:anchorlock/>
              </v:group>
            </w:pict>
          </mc:Fallback>
        </mc:AlternateContent>
      </w:r>
      <w:r w:rsidR="0086372D">
        <w:t>3.2</w:t>
      </w:r>
      <w:r w:rsidR="00A52FEF" w:rsidRPr="00996EB2">
        <w:t xml:space="preserve"> </w:t>
      </w:r>
      <w:r w:rsidR="003910C1">
        <w:tab/>
      </w:r>
      <w:r w:rsidR="00C20FE0" w:rsidRPr="00996EB2">
        <w:t>Define a Pollutant and Add Pollutant Data</w:t>
      </w:r>
      <w:bookmarkEnd w:id="25"/>
      <w:bookmarkEnd w:id="26"/>
    </w:p>
    <w:p w14:paraId="183A139D" w14:textId="437BAE7B" w:rsidR="009A1629" w:rsidRPr="00996EB2" w:rsidRDefault="00226A05" w:rsidP="003910C1">
      <w:pPr>
        <w:pStyle w:val="Body"/>
      </w:pPr>
      <w:r w:rsidRPr="00996EB2">
        <w:t>In this step you will specify the key attributes of the pollutant for which you will</w:t>
      </w:r>
      <w:r w:rsidR="00A52FEF" w:rsidRPr="00996EB2">
        <w:t xml:space="preserve"> later estimate health impacts</w:t>
      </w:r>
      <w:r w:rsidR="00A770DB" w:rsidRPr="00996EB2">
        <w:t>, such as</w:t>
      </w:r>
      <w:r w:rsidRPr="00996EB2">
        <w:t xml:space="preserve"> the time period over which the pollutant is measured or modeled. While </w:t>
      </w:r>
      <w:proofErr w:type="spellStart"/>
      <w:r w:rsidRPr="00996EB2">
        <w:t>BenMAP</w:t>
      </w:r>
      <w:proofErr w:type="spellEnd"/>
      <w:r w:rsidRPr="00996EB2">
        <w:t xml:space="preserve">-CE can </w:t>
      </w:r>
      <w:r w:rsidR="009158D1" w:rsidRPr="00996EB2">
        <w:t xml:space="preserve">theoretically </w:t>
      </w:r>
      <w:r w:rsidRPr="00996EB2">
        <w:t>estimate health impacts for any pollutant, this exercise will focu</w:t>
      </w:r>
      <w:r w:rsidR="00A52FEF" w:rsidRPr="00996EB2">
        <w:t>s on fine particulate matter (</w:t>
      </w:r>
      <w:r w:rsidRPr="00996EB2">
        <w:t>PM</w:t>
      </w:r>
      <w:r w:rsidRPr="00996EB2">
        <w:rPr>
          <w:vertAlign w:val="subscript"/>
        </w:rPr>
        <w:t>2.5</w:t>
      </w:r>
      <w:r w:rsidR="00A52FEF" w:rsidRPr="00996EB2">
        <w:t>)</w:t>
      </w:r>
      <w:r w:rsidRPr="00996EB2">
        <w:t>.</w:t>
      </w:r>
    </w:p>
    <w:p w14:paraId="183A139E" w14:textId="30194068" w:rsidR="00226A05" w:rsidRPr="004612C8" w:rsidRDefault="00512E84" w:rsidP="000E6F28">
      <w:pPr>
        <w:pStyle w:val="Heading3"/>
      </w:pPr>
      <w:bookmarkStart w:id="27" w:name="_Toc481495897"/>
      <w:bookmarkStart w:id="28" w:name="_Toc1031049"/>
      <w:r w:rsidRPr="004612C8">
        <w:t>3.</w:t>
      </w:r>
      <w:r w:rsidR="0086372D" w:rsidRPr="004612C8">
        <w:t>2.1</w:t>
      </w:r>
      <w:r w:rsidRPr="004612C8">
        <w:t xml:space="preserve"> </w:t>
      </w:r>
      <w:r w:rsidR="004612C8" w:rsidRPr="004612C8">
        <w:tab/>
      </w:r>
      <w:r w:rsidR="00226A05" w:rsidRPr="004612C8">
        <w:t>Define a Pollutant</w:t>
      </w:r>
      <w:bookmarkEnd w:id="27"/>
      <w:bookmarkEnd w:id="28"/>
    </w:p>
    <w:p w14:paraId="183A139F" w14:textId="2B7FB5F6" w:rsidR="00226A05" w:rsidRPr="00996EB2" w:rsidRDefault="00226A05" w:rsidP="00FC6E51">
      <w:pPr>
        <w:pStyle w:val="bullet"/>
        <w:ind w:left="720"/>
      </w:pPr>
      <w:r w:rsidRPr="00996EB2">
        <w:t xml:space="preserve">In the </w:t>
      </w:r>
      <w:r w:rsidRPr="00A940FD">
        <w:rPr>
          <w:b/>
        </w:rPr>
        <w:t>Modify Datasets</w:t>
      </w:r>
      <w:r w:rsidRPr="00996EB2">
        <w:t xml:space="preserve"> window, click the </w:t>
      </w:r>
      <w:r w:rsidRPr="00996EB2">
        <w:rPr>
          <w:i/>
        </w:rPr>
        <w:t>Manage</w:t>
      </w:r>
      <w:r w:rsidRPr="00996EB2">
        <w:t xml:space="preserve"> button under the </w:t>
      </w:r>
      <w:r w:rsidRPr="00996EB2">
        <w:rPr>
          <w:i/>
        </w:rPr>
        <w:t>Pollutants</w:t>
      </w:r>
      <w:r w:rsidRPr="00996EB2">
        <w:t xml:space="preserve"> box. This will bring up the </w:t>
      </w:r>
      <w:r w:rsidR="00A940FD">
        <w:rPr>
          <w:b/>
        </w:rPr>
        <w:t xml:space="preserve">Manage Pollutants </w:t>
      </w:r>
      <w:r w:rsidRPr="00996EB2">
        <w:t>window.</w:t>
      </w:r>
    </w:p>
    <w:p w14:paraId="183A13A0" w14:textId="0F5FED2D" w:rsidR="00226A05" w:rsidRPr="00996EB2" w:rsidRDefault="00226A05" w:rsidP="00FC6E51">
      <w:pPr>
        <w:pStyle w:val="bullet"/>
        <w:ind w:left="720"/>
      </w:pPr>
      <w:r w:rsidRPr="00996EB2">
        <w:t xml:space="preserve">Click the </w:t>
      </w:r>
      <w:r w:rsidRPr="00996EB2">
        <w:rPr>
          <w:i/>
        </w:rPr>
        <w:t>Add</w:t>
      </w:r>
      <w:r w:rsidRPr="00996EB2">
        <w:t xml:space="preserve"> button under the </w:t>
      </w:r>
      <w:r w:rsidRPr="00996EB2">
        <w:rPr>
          <w:i/>
        </w:rPr>
        <w:t xml:space="preserve">Available Pollutants </w:t>
      </w:r>
      <w:r w:rsidRPr="00996EB2">
        <w:t xml:space="preserve">box. This will bring up the </w:t>
      </w:r>
      <w:r w:rsidRPr="00A940FD">
        <w:rPr>
          <w:b/>
        </w:rPr>
        <w:t>Pollutant Definition</w:t>
      </w:r>
      <w:r w:rsidRPr="00996EB2">
        <w:t xml:space="preserve"> </w:t>
      </w:r>
      <w:r w:rsidR="001064B5" w:rsidRPr="00996EB2">
        <w:t>window, shown below.</w:t>
      </w:r>
    </w:p>
    <w:p w14:paraId="183A13A1" w14:textId="6E1A7D8F" w:rsidR="001064B5" w:rsidRDefault="00D30DF1" w:rsidP="00B81E3F">
      <w:pPr>
        <w:pStyle w:val="Body"/>
        <w:jc w:val="center"/>
      </w:pPr>
      <w:r w:rsidRPr="00996EB2">
        <w:rPr>
          <w:noProof/>
        </w:rPr>
        <w:drawing>
          <wp:inline distT="0" distB="0" distL="0" distR="0" wp14:anchorId="77849B63" wp14:editId="354A2684">
            <wp:extent cx="4044950" cy="31889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044950" cy="3188970"/>
                    </a:xfrm>
                    <a:prstGeom prst="rect">
                      <a:avLst/>
                    </a:prstGeom>
                  </pic:spPr>
                </pic:pic>
              </a:graphicData>
            </a:graphic>
          </wp:inline>
        </w:drawing>
      </w:r>
    </w:p>
    <w:p w14:paraId="183A13A3" w14:textId="773C124F" w:rsidR="00337DF0" w:rsidRPr="008453E1" w:rsidRDefault="00226A05" w:rsidP="00FC6E51">
      <w:pPr>
        <w:pStyle w:val="bullet"/>
        <w:ind w:left="720"/>
      </w:pPr>
      <w:r w:rsidRPr="00996EB2">
        <w:t xml:space="preserve">In the </w:t>
      </w:r>
      <w:r w:rsidRPr="00996EB2">
        <w:rPr>
          <w:i/>
        </w:rPr>
        <w:t xml:space="preserve">Pollutant ID </w:t>
      </w:r>
      <w:r w:rsidRPr="00996EB2">
        <w:t xml:space="preserve">box, type </w:t>
      </w:r>
      <w:r w:rsidR="00A52FEF" w:rsidRPr="00996EB2">
        <w:t>“</w:t>
      </w:r>
      <w:r w:rsidRPr="00996EB2">
        <w:t>PM</w:t>
      </w:r>
      <w:r w:rsidRPr="000D44E5">
        <w:t>2.5</w:t>
      </w:r>
      <w:r w:rsidR="00A52FEF" w:rsidRPr="00996EB2">
        <w:t>”</w:t>
      </w:r>
      <w:r w:rsidRPr="00996EB2">
        <w:t>. This will be the name of the new pollutant.</w:t>
      </w:r>
      <w:r w:rsidR="00812E4A">
        <w:t xml:space="preserve"> </w:t>
      </w:r>
      <w:r w:rsidRPr="00996EB2">
        <w:t xml:space="preserve">(Note: It is very important to spell the name of the pollutant correctly, as this </w:t>
      </w:r>
      <w:r w:rsidR="009D7310">
        <w:t>n</w:t>
      </w:r>
      <w:r w:rsidRPr="00996EB2">
        <w:t>ame will serve as a unique ID that the program links to Health Impact Functions, Model Data, etc.)</w:t>
      </w:r>
    </w:p>
    <w:bookmarkStart w:id="29" w:name="_Toc481495898"/>
    <w:bookmarkStart w:id="30" w:name="_Toc1031050"/>
    <w:p w14:paraId="183A13A4" w14:textId="16C02162" w:rsidR="0013383A" w:rsidRPr="00A00123" w:rsidRDefault="007C5D0F" w:rsidP="000D44E5">
      <w:pPr>
        <w:pStyle w:val="Heading3"/>
        <w:ind w:left="1440" w:hanging="1440"/>
      </w:pPr>
      <w:r w:rsidRPr="00B872BE">
        <w:rPr>
          <w:rFonts w:asciiTheme="minorHAnsi" w:eastAsiaTheme="minorHAnsi" w:hAnsiTheme="minorHAnsi" w:cstheme="minorBidi"/>
          <w:b w:val="0"/>
          <w:noProof/>
        </w:rPr>
        <w:lastRenderedPageBreak/>
        <mc:AlternateContent>
          <mc:Choice Requires="wps">
            <w:drawing>
              <wp:anchor distT="0" distB="0" distL="114300" distR="114300" simplePos="0" relativeHeight="251727872" behindDoc="0" locked="0" layoutInCell="1" allowOverlap="1" wp14:anchorId="1FEC17FE" wp14:editId="63CD6459">
                <wp:simplePos x="0" y="0"/>
                <wp:positionH relativeFrom="column">
                  <wp:posOffset>3343275</wp:posOffset>
                </wp:positionH>
                <wp:positionV relativeFrom="paragraph">
                  <wp:posOffset>179705</wp:posOffset>
                </wp:positionV>
                <wp:extent cx="2653665" cy="4238625"/>
                <wp:effectExtent l="0" t="0" r="13335" b="28575"/>
                <wp:wrapSquare wrapText="bothSides"/>
                <wp:docPr id="38" name="Rounded Rectangle 38"/>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4CF8321" w14:textId="77777777" w:rsidR="00B427CA" w:rsidRPr="00B872BE" w:rsidRDefault="00B427CA"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B427CA" w:rsidRPr="00B872BE" w:rsidRDefault="00B427CA"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B427CA" w:rsidRPr="001E6290" w:rsidRDefault="00B427CA"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FEC17FE" id="Rounded Rectangle 38" o:spid="_x0000_s1028" style="position:absolute;left:0;text-align:left;margin-left:263.25pt;margin-top:14.15pt;width:208.95pt;height:333.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" fillcolor="#9ab5e4" strokecolor="#4f81bd">
                <v:fill color2="#e1e8f5" rotate="t" focusposition="1,1" focussize="" colors="0 #9ab5e4;.5 #c2d1ed;1 #e1e8f5" focus="100%" type="gradientRadial"/>
                <v:textbox>
                  <w:txbxContent>
                    <w:p w14:paraId="74CF8321" w14:textId="77777777" w:rsidR="00B427CA" w:rsidRPr="00B872BE" w:rsidRDefault="00B427CA"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B427CA" w:rsidRPr="00B872BE" w:rsidRDefault="00B427CA"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B427CA" w:rsidRPr="001E6290" w:rsidRDefault="00B427CA" w:rsidP="00B872BE">
                      <w:pPr>
                        <w:jc w:val="center"/>
                        <w:rPr>
                          <w:rFonts w:asciiTheme="majorHAnsi" w:hAnsiTheme="majorHAnsi"/>
                        </w:rPr>
                      </w:pPr>
                    </w:p>
                  </w:txbxContent>
                </v:textbox>
                <w10:wrap type="square"/>
              </v:roundrect>
            </w:pict>
          </mc:Fallback>
        </mc:AlternateContent>
      </w:r>
      <w:r w:rsidR="00512E84" w:rsidRPr="00A00123">
        <w:t>3.2</w:t>
      </w:r>
      <w:r w:rsidR="0086372D" w:rsidRPr="00A00123">
        <w:t>.2</w:t>
      </w:r>
      <w:r w:rsidR="00512E84" w:rsidRPr="00A00123">
        <w:t xml:space="preserve"> </w:t>
      </w:r>
      <w:r w:rsidR="008453E1">
        <w:tab/>
      </w:r>
      <w:r w:rsidR="002A3CA8" w:rsidRPr="00A00123">
        <w:t>Add Multiple</w:t>
      </w:r>
      <w:r w:rsidR="0013383A" w:rsidRPr="00A00123">
        <w:t xml:space="preserve"> Metrics for a Pollutant</w:t>
      </w:r>
      <w:bookmarkEnd w:id="29"/>
      <w:bookmarkEnd w:id="30"/>
    </w:p>
    <w:p w14:paraId="183A13A5" w14:textId="38FD9AE2" w:rsidR="002A3CA8" w:rsidRPr="00996EB2" w:rsidRDefault="002A3CA8" w:rsidP="008453E1">
      <w:pPr>
        <w:pStyle w:val="Body"/>
      </w:pPr>
      <w:r w:rsidRPr="00996EB2">
        <w:t xml:space="preserve">You can add multiple metrics for a single pollutant. Here </w:t>
      </w:r>
      <w:r w:rsidR="00F30488">
        <w:t xml:space="preserve">you </w:t>
      </w:r>
      <w:r w:rsidRPr="00996EB2">
        <w:t>will add a</w:t>
      </w:r>
      <w:r w:rsidR="009158D1" w:rsidRPr="00996EB2">
        <w:t xml:space="preserve"> PM</w:t>
      </w:r>
      <w:r w:rsidR="009158D1" w:rsidRPr="00B67FC5">
        <w:rPr>
          <w:vertAlign w:val="subscript"/>
        </w:rPr>
        <w:t>2.5</w:t>
      </w:r>
      <w:r w:rsidR="009158D1" w:rsidRPr="00996EB2">
        <w:t xml:space="preserve"> metric averaged</w:t>
      </w:r>
      <w:r w:rsidRPr="00996EB2">
        <w:t xml:space="preserve"> </w:t>
      </w:r>
      <w:r w:rsidR="005D356C" w:rsidRPr="00996EB2">
        <w:t xml:space="preserve">both </w:t>
      </w:r>
      <w:r w:rsidRPr="00996EB2">
        <w:t xml:space="preserve">daily </w:t>
      </w:r>
      <w:r w:rsidR="009158D1" w:rsidRPr="00996EB2">
        <w:t>and</w:t>
      </w:r>
      <w:r w:rsidRPr="00996EB2">
        <w:t xml:space="preserve"> quarterly.</w:t>
      </w:r>
      <w:r w:rsidR="00337DF0" w:rsidRPr="00337DF0">
        <w:rPr>
          <w:noProof/>
        </w:rPr>
        <w:t xml:space="preserve"> </w:t>
      </w:r>
    </w:p>
    <w:p w14:paraId="183A13A6" w14:textId="532EC605" w:rsidR="0013383A" w:rsidRDefault="0013383A" w:rsidP="00FC6E51">
      <w:pPr>
        <w:pStyle w:val="bullet"/>
        <w:ind w:left="720"/>
      </w:pPr>
      <w:r w:rsidRPr="00996EB2">
        <w:t xml:space="preserve">Select </w:t>
      </w:r>
      <w:r w:rsidRPr="00996EB2">
        <w:rPr>
          <w:i/>
        </w:rPr>
        <w:t>Daily</w:t>
      </w:r>
      <w:r w:rsidRPr="00996EB2">
        <w:t xml:space="preserve"> as the </w:t>
      </w:r>
      <w:r w:rsidRPr="00996EB2">
        <w:rPr>
          <w:i/>
        </w:rPr>
        <w:t xml:space="preserve">Observation Type </w:t>
      </w:r>
      <w:r w:rsidR="00C67480">
        <w:t>in the drop-</w:t>
      </w:r>
      <w:r w:rsidRPr="00996EB2">
        <w:t>down menu.</w:t>
      </w:r>
    </w:p>
    <w:p w14:paraId="183A13AB" w14:textId="1C94F156" w:rsidR="0013383A" w:rsidRDefault="0013383A" w:rsidP="00FC6E51">
      <w:pPr>
        <w:pStyle w:val="bullet"/>
        <w:ind w:left="720"/>
      </w:pPr>
      <w:r w:rsidRPr="00996EB2">
        <w:t xml:space="preserve">Click the </w:t>
      </w:r>
      <w:r w:rsidRPr="00996EB2">
        <w:rPr>
          <w:i/>
        </w:rPr>
        <w:t>Add</w:t>
      </w:r>
      <w:r w:rsidRPr="00996EB2">
        <w:t xml:space="preserve"> button under the </w:t>
      </w:r>
      <w:r w:rsidRPr="00996EB2">
        <w:rPr>
          <w:i/>
        </w:rPr>
        <w:t>Metrics</w:t>
      </w:r>
      <w:r w:rsidRPr="00996EB2">
        <w:t xml:space="preserve"> box. You will </w:t>
      </w:r>
      <w:r w:rsidR="00D30DF1">
        <w:t xml:space="preserve">now </w:t>
      </w:r>
      <w:r w:rsidRPr="00996EB2">
        <w:t xml:space="preserve">see </w:t>
      </w:r>
      <w:r w:rsidR="00C94DC1" w:rsidRPr="00996EB2">
        <w:t>“</w:t>
      </w:r>
      <w:r w:rsidRPr="00996EB2">
        <w:t>Metric 0</w:t>
      </w:r>
      <w:r w:rsidR="00C94DC1" w:rsidRPr="00996EB2">
        <w:t>”</w:t>
      </w:r>
      <w:r w:rsidRPr="00996EB2">
        <w:rPr>
          <w:i/>
        </w:rPr>
        <w:t xml:space="preserve"> </w:t>
      </w:r>
      <w:r w:rsidRPr="00996EB2">
        <w:t xml:space="preserve">shown in the </w:t>
      </w:r>
      <w:r w:rsidRPr="00996EB2">
        <w:rPr>
          <w:i/>
        </w:rPr>
        <w:t>Metrics</w:t>
      </w:r>
      <w:r w:rsidRPr="00996EB2">
        <w:t xml:space="preserve"> box.</w:t>
      </w:r>
    </w:p>
    <w:p w14:paraId="1EFA8C09" w14:textId="1B02E8E0" w:rsidR="007803CE" w:rsidRPr="00996EB2" w:rsidRDefault="007803CE" w:rsidP="00FC6E51">
      <w:pPr>
        <w:pStyle w:val="bullet"/>
        <w:ind w:left="720"/>
      </w:pPr>
      <w:r w:rsidRPr="007803CE">
        <w:t>In this exercise, the pollutant metric is a 24-hour daily mean and you must create a name for the metric that matches across input datasets. In the monitor dataset you will import later, the metric is already labelled as “D24HourMean”. You use the same label as the Metric Name in this step to ensure compatability.</w:t>
      </w:r>
    </w:p>
    <w:p w14:paraId="183A13AC" w14:textId="742B982E" w:rsidR="007B7A09" w:rsidRPr="00996EB2" w:rsidRDefault="0013383A" w:rsidP="00FC6E51">
      <w:pPr>
        <w:pStyle w:val="bullet"/>
        <w:ind w:left="720"/>
      </w:pPr>
      <w:r w:rsidRPr="00996EB2">
        <w:t xml:space="preserve">Click in the </w:t>
      </w:r>
      <w:r w:rsidRPr="00996EB2">
        <w:rPr>
          <w:i/>
        </w:rPr>
        <w:t xml:space="preserve">Metric Name </w:t>
      </w:r>
      <w:r w:rsidR="007B7A09" w:rsidRPr="00996EB2">
        <w:t xml:space="preserve">field at the top of the window </w:t>
      </w:r>
      <w:r w:rsidRPr="00996EB2">
        <w:t xml:space="preserve">and change the name from </w:t>
      </w:r>
      <w:r w:rsidR="00C94DC1" w:rsidRPr="00996EB2">
        <w:t>“</w:t>
      </w:r>
      <w:r w:rsidRPr="00996EB2">
        <w:t>Metric 0</w:t>
      </w:r>
      <w:r w:rsidR="00C94DC1" w:rsidRPr="00996EB2">
        <w:t>”</w:t>
      </w:r>
      <w:r w:rsidRPr="00996EB2">
        <w:t xml:space="preserve"> to </w:t>
      </w:r>
      <w:r w:rsidR="00C94DC1" w:rsidRPr="00996EB2">
        <w:t>“</w:t>
      </w:r>
      <w:r w:rsidRPr="00996EB2">
        <w:t>D24HourMean</w:t>
      </w:r>
      <w:r w:rsidR="00C94DC1" w:rsidRPr="00996EB2">
        <w:t>”</w:t>
      </w:r>
      <w:r w:rsidRPr="00996EB2">
        <w:rPr>
          <w:i/>
        </w:rPr>
        <w:t xml:space="preserve">. </w:t>
      </w:r>
      <w:r w:rsidR="005D356C" w:rsidRPr="00996EB2">
        <w:t>This</w:t>
      </w:r>
      <w:r w:rsidRPr="00996EB2">
        <w:t xml:space="preserve"> tell</w:t>
      </w:r>
      <w:r w:rsidR="005D356C" w:rsidRPr="00996EB2">
        <w:t>s</w:t>
      </w:r>
      <w:r w:rsidRPr="00996EB2">
        <w:t xml:space="preserve"> BenMAP-CE</w:t>
      </w:r>
      <w:r w:rsidRPr="00996EB2">
        <w:rPr>
          <w:i/>
        </w:rPr>
        <w:t xml:space="preserve"> </w:t>
      </w:r>
      <w:r w:rsidRPr="00996EB2">
        <w:t>that PM</w:t>
      </w:r>
      <w:r w:rsidRPr="00B67FC5">
        <w:rPr>
          <w:vertAlign w:val="subscript"/>
        </w:rPr>
        <w:t>2.5</w:t>
      </w:r>
      <w:r w:rsidRPr="00996EB2">
        <w:t xml:space="preserve"> is a pollutant averaged </w:t>
      </w:r>
      <w:r w:rsidR="005D356C" w:rsidRPr="00996EB2">
        <w:t xml:space="preserve">over a </w:t>
      </w:r>
      <w:r w:rsidRPr="00996EB2">
        <w:t>24 hour</w:t>
      </w:r>
      <w:r w:rsidR="005D356C" w:rsidRPr="00996EB2">
        <w:t xml:space="preserve"> period</w:t>
      </w:r>
      <w:r w:rsidRPr="00996EB2">
        <w:t xml:space="preserve"> each day. If </w:t>
      </w:r>
      <w:r w:rsidR="00F30488">
        <w:t xml:space="preserve">you </w:t>
      </w:r>
      <w:r w:rsidRPr="00996EB2">
        <w:t xml:space="preserve">were to specify a pollutant that was averaged over part of the day (e.g. ozone), then you would change the </w:t>
      </w:r>
      <w:r w:rsidRPr="00996EB2">
        <w:rPr>
          <w:i/>
        </w:rPr>
        <w:t>Hourly Metric</w:t>
      </w:r>
      <w:r w:rsidR="00D30DF1">
        <w:rPr>
          <w:i/>
        </w:rPr>
        <w:t xml:space="preserve"> Generation</w:t>
      </w:r>
      <w:r w:rsidRPr="00996EB2">
        <w:t xml:space="preserve"> from </w:t>
      </w:r>
      <w:r w:rsidRPr="00996EB2">
        <w:rPr>
          <w:i/>
        </w:rPr>
        <w:t>Fixed Window</w:t>
      </w:r>
      <w:r w:rsidRPr="00996EB2">
        <w:t xml:space="preserve"> to </w:t>
      </w:r>
      <w:r w:rsidRPr="00996EB2">
        <w:rPr>
          <w:i/>
        </w:rPr>
        <w:t>Moving Window.</w:t>
      </w:r>
      <w:r w:rsidRPr="00996EB2">
        <w:t xml:space="preserve"> For more on metrics, you can refer to</w:t>
      </w:r>
      <w:r w:rsidR="00D041D6">
        <w:t xml:space="preserve"> Box 3 and</w:t>
      </w:r>
      <w:r w:rsidRPr="00996EB2">
        <w:t xml:space="preserve"> section 4.1.2 of the BenMAP</w:t>
      </w:r>
      <w:r w:rsidR="007D0493">
        <w:t>-CE</w:t>
      </w:r>
      <w:r w:rsidRPr="00996EB2">
        <w:t xml:space="preserve"> User’s Manual. </w:t>
      </w:r>
    </w:p>
    <w:p w14:paraId="183A13AD" w14:textId="485C3618" w:rsidR="00694263" w:rsidRPr="00A00123" w:rsidRDefault="00512E84" w:rsidP="000E6F28">
      <w:pPr>
        <w:pStyle w:val="Heading3"/>
      </w:pPr>
      <w:bookmarkStart w:id="31" w:name="_Toc481495899"/>
      <w:bookmarkStart w:id="32" w:name="_Toc1031051"/>
      <w:r w:rsidRPr="00A00123">
        <w:t>3</w:t>
      </w:r>
      <w:r w:rsidR="0086372D" w:rsidRPr="00A00123">
        <w:t>.2.3</w:t>
      </w:r>
      <w:r w:rsidRPr="00A00123">
        <w:t xml:space="preserve"> </w:t>
      </w:r>
      <w:r w:rsidR="008453E1">
        <w:tab/>
      </w:r>
      <w:r w:rsidR="002A3CA8" w:rsidRPr="00A00123">
        <w:t>Define a</w:t>
      </w:r>
      <w:r w:rsidR="00694263" w:rsidRPr="00A00123">
        <w:t xml:space="preserve"> Seasonal Metric</w:t>
      </w:r>
      <w:bookmarkEnd w:id="31"/>
      <w:bookmarkEnd w:id="32"/>
    </w:p>
    <w:p w14:paraId="183A13AE" w14:textId="07CB7520" w:rsidR="001D73F4" w:rsidRPr="00996EB2" w:rsidRDefault="001D73F4" w:rsidP="008453E1">
      <w:pPr>
        <w:pStyle w:val="Body"/>
      </w:pPr>
      <w:r w:rsidRPr="00996EB2">
        <w:t>Seasonal metrics are useful for areas that experience substantial seasonal variation in pollution levels</w:t>
      </w:r>
      <w:r w:rsidR="0074163E" w:rsidRPr="00996EB2">
        <w:t xml:space="preserve"> and for accommodating health impact functions which vary seasonally</w:t>
      </w:r>
      <w:r w:rsidRPr="00996EB2">
        <w:t xml:space="preserve">. </w:t>
      </w:r>
      <w:r w:rsidR="00062023" w:rsidRPr="00996EB2">
        <w:t xml:space="preserve">You can choose to add </w:t>
      </w:r>
      <w:r w:rsidR="00A80615">
        <w:t xml:space="preserve">any number of </w:t>
      </w:r>
      <w:r w:rsidR="00062023" w:rsidRPr="00996EB2">
        <w:t xml:space="preserve">seasons you need to best represent the patterns in a given area. In this example, </w:t>
      </w:r>
      <w:r w:rsidR="00F30488">
        <w:t xml:space="preserve">you </w:t>
      </w:r>
      <w:r w:rsidR="00062023" w:rsidRPr="00996EB2">
        <w:t>will add four season</w:t>
      </w:r>
      <w:r w:rsidR="002A3CA8" w:rsidRPr="00996EB2">
        <w:t>s</w:t>
      </w:r>
      <w:r w:rsidR="00062023" w:rsidRPr="00996EB2">
        <w:t xml:space="preserve"> of equal length. </w:t>
      </w:r>
      <w:r w:rsidR="00290C43" w:rsidRPr="00996EB2">
        <w:t xml:space="preserve">A seasonal metric tells </w:t>
      </w:r>
      <w:proofErr w:type="spellStart"/>
      <w:r w:rsidR="00290C43" w:rsidRPr="00996EB2">
        <w:t>BenMAP</w:t>
      </w:r>
      <w:proofErr w:type="spellEnd"/>
      <w:r w:rsidR="00290C43" w:rsidRPr="00996EB2">
        <w:t xml:space="preserve">-CE that there is a subset of the year </w:t>
      </w:r>
      <w:r w:rsidR="00561785" w:rsidRPr="00996EB2">
        <w:t xml:space="preserve">over </w:t>
      </w:r>
      <w:r w:rsidR="00290C43" w:rsidRPr="00996EB2">
        <w:t xml:space="preserve">which the pollutant metric should be averaged – in this case, the daily averages are </w:t>
      </w:r>
      <w:r w:rsidR="00561785" w:rsidRPr="00996EB2">
        <w:t xml:space="preserve">compiled and </w:t>
      </w:r>
      <w:r w:rsidR="00290C43" w:rsidRPr="00996EB2">
        <w:t xml:space="preserve">averaged </w:t>
      </w:r>
      <w:r w:rsidR="00561785" w:rsidRPr="00996EB2">
        <w:t xml:space="preserve">for </w:t>
      </w:r>
      <w:r w:rsidR="00290C43" w:rsidRPr="00996EB2">
        <w:t xml:space="preserve">each of the </w:t>
      </w:r>
      <w:r w:rsidR="000500BA" w:rsidRPr="00996EB2">
        <w:t>four</w:t>
      </w:r>
      <w:r w:rsidR="00290C43" w:rsidRPr="00996EB2">
        <w:t xml:space="preserve"> seasons. For more on seasonal metrics, you can refer to section 4.1.2.2 of the </w:t>
      </w:r>
      <w:proofErr w:type="spellStart"/>
      <w:r w:rsidR="00290C43" w:rsidRPr="00996EB2">
        <w:t>BenMAP</w:t>
      </w:r>
      <w:proofErr w:type="spellEnd"/>
      <w:r w:rsidR="007D0493">
        <w:t>-CE</w:t>
      </w:r>
      <w:r w:rsidR="00290C43" w:rsidRPr="00996EB2">
        <w:t xml:space="preserve"> User’s Manual. </w:t>
      </w:r>
      <w:r w:rsidRPr="00996EB2">
        <w:t>To add a seasonal metric:</w:t>
      </w:r>
    </w:p>
    <w:p w14:paraId="183A13B0" w14:textId="2A03A47F" w:rsidR="001040E0" w:rsidRPr="00996EB2" w:rsidRDefault="007803CE" w:rsidP="00FC6E51">
      <w:pPr>
        <w:pStyle w:val="bullet"/>
        <w:tabs>
          <w:tab w:val="left" w:pos="990"/>
        </w:tabs>
        <w:ind w:left="720"/>
      </w:pPr>
      <w:r>
        <w:t>While still in the Pollutant Definition window, c</w:t>
      </w:r>
      <w:r w:rsidR="004622AF" w:rsidRPr="00996EB2">
        <w:t xml:space="preserve">lick </w:t>
      </w:r>
      <w:r w:rsidR="004622AF" w:rsidRPr="00996EB2">
        <w:rPr>
          <w:i/>
        </w:rPr>
        <w:t>Edit</w:t>
      </w:r>
      <w:r w:rsidR="004622AF" w:rsidRPr="00996EB2">
        <w:t xml:space="preserve"> at the bottom right of the box titled </w:t>
      </w:r>
      <w:r w:rsidRPr="007C11DF">
        <w:rPr>
          <w:i/>
        </w:rPr>
        <w:t>Seasonal Metrics (</w:t>
      </w:r>
      <w:r w:rsidR="004622AF" w:rsidRPr="00996EB2">
        <w:rPr>
          <w:i/>
        </w:rPr>
        <w:t xml:space="preserve">Seasons for Individual </w:t>
      </w:r>
      <w:r w:rsidR="00545B31">
        <w:rPr>
          <w:i/>
        </w:rPr>
        <w:t xml:space="preserve">Pollutant </w:t>
      </w:r>
      <w:r w:rsidR="004622AF" w:rsidRPr="00996EB2">
        <w:rPr>
          <w:i/>
        </w:rPr>
        <w:t>Metrics</w:t>
      </w:r>
      <w:r>
        <w:rPr>
          <w:i/>
        </w:rPr>
        <w:t>)</w:t>
      </w:r>
      <w:r w:rsidR="004622AF" w:rsidRPr="00996EB2">
        <w:t>.</w:t>
      </w:r>
    </w:p>
    <w:p w14:paraId="04E5734A" w14:textId="3759A94F" w:rsidR="008453E1" w:rsidRDefault="00150789" w:rsidP="007C11DF">
      <w:pPr>
        <w:pStyle w:val="bullet"/>
        <w:tabs>
          <w:tab w:val="left" w:pos="990"/>
        </w:tabs>
        <w:ind w:left="720"/>
      </w:pPr>
      <w:r w:rsidRPr="00996EB2">
        <w:t xml:space="preserve">This will bring up the </w:t>
      </w:r>
      <w:r w:rsidRPr="00A940FD">
        <w:rPr>
          <w:b/>
        </w:rPr>
        <w:t>Manage Seasons for Individual Pollutant Metrics</w:t>
      </w:r>
      <w:r w:rsidRPr="00996EB2">
        <w:t xml:space="preserve"> window. At the bottom of the column titled </w:t>
      </w:r>
      <w:r w:rsidRPr="00996EB2">
        <w:rPr>
          <w:i/>
        </w:rPr>
        <w:t>Seasonal Metrics</w:t>
      </w:r>
      <w:r w:rsidRPr="00996EB2">
        <w:t xml:space="preserve">, click the </w:t>
      </w:r>
      <w:r w:rsidRPr="00996EB2">
        <w:rPr>
          <w:i/>
        </w:rPr>
        <w:t xml:space="preserve">Add </w:t>
      </w:r>
      <w:r w:rsidRPr="00996EB2">
        <w:t xml:space="preserve">button (circled in red below). </w:t>
      </w:r>
      <w:r w:rsidRPr="00996EB2">
        <w:lastRenderedPageBreak/>
        <w:t xml:space="preserve">You should see a new seasonal metric appear titled </w:t>
      </w:r>
      <w:r w:rsidRPr="00996EB2">
        <w:rPr>
          <w:i/>
        </w:rPr>
        <w:t>SeasonalMetric0</w:t>
      </w:r>
      <w:r w:rsidRPr="00996EB2">
        <w:t xml:space="preserve">. Rename this to “QuarterlyMean”. </w:t>
      </w:r>
    </w:p>
    <w:p w14:paraId="71849926" w14:textId="5176D9DD" w:rsidR="008453E1" w:rsidRDefault="00CD76EC" w:rsidP="00FC6E51">
      <w:pPr>
        <w:pStyle w:val="bullet"/>
        <w:numPr>
          <w:ilvl w:val="0"/>
          <w:numId w:val="0"/>
        </w:numPr>
        <w:jc w:val="center"/>
      </w:pPr>
      <w:r w:rsidRPr="00996EB2">
        <mc:AlternateContent>
          <mc:Choice Requires="wpg">
            <w:drawing>
              <wp:inline distT="0" distB="0" distL="0" distR="0" wp14:anchorId="629E5807" wp14:editId="6FA3DD08">
                <wp:extent cx="4110355" cy="2011680"/>
                <wp:effectExtent l="0" t="0" r="4445" b="7620"/>
                <wp:docPr id="16" name="Group 16"/>
                <wp:cNvGraphicFramePr/>
                <a:graphic xmlns:a="http://schemas.openxmlformats.org/drawingml/2006/main">
                  <a:graphicData uri="http://schemas.microsoft.com/office/word/2010/wordprocessingGroup">
                    <wpg:wgp>
                      <wpg:cNvGrpSpPr/>
                      <wpg:grpSpPr>
                        <a:xfrm>
                          <a:off x="0" y="0"/>
                          <a:ext cx="4110355" cy="2011680"/>
                          <a:chOff x="0" y="0"/>
                          <a:chExt cx="4635796" cy="2732568"/>
                        </a:xfrm>
                      </wpg:grpSpPr>
                      <pic:pic xmlns:pic="http://schemas.openxmlformats.org/drawingml/2006/picture">
                        <pic:nvPicPr>
                          <pic:cNvPr id="18" name="Picture 18"/>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FD9D28C" id="Group 16" o:spid="_x0000_s1026" style="width:323.65pt;height:158.4pt;mso-position-horizontal-relative:char;mso-position-vertical-relative:line"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">
                <v:shape id="Picture 18" o:spid="_x0000_s1027" type="#_x0000_t75" style="position:absolute;width:46357;height:27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">
                  <v:imagedata r:id="rId31" o:title=""/>
                </v:shape>
                <v:oval id="Oval 20" o:spid="_x0000_s1028" style="position:absolute;left:6485;top:20095;width:4934;height:25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" filled="f" strokecolor="red" strokeweight="1.5pt"/>
                <w10:anchorlock/>
              </v:group>
            </w:pict>
          </mc:Fallback>
        </mc:AlternateContent>
      </w:r>
    </w:p>
    <w:p w14:paraId="183A13B3" w14:textId="77777777" w:rsidR="00150789" w:rsidRPr="00996EB2" w:rsidRDefault="00150789" w:rsidP="00FC6E51">
      <w:pPr>
        <w:pStyle w:val="bullet"/>
        <w:ind w:left="720"/>
      </w:pPr>
      <w:r w:rsidRPr="00996EB2">
        <w:t xml:space="preserve">At the bottom of the column titled </w:t>
      </w:r>
      <w:r w:rsidRPr="00996EB2">
        <w:rPr>
          <w:i/>
        </w:rPr>
        <w:t>Seasonal Metric Seasons</w:t>
      </w:r>
      <w:r w:rsidRPr="00996EB2">
        <w:t xml:space="preserve">, click the </w:t>
      </w:r>
      <w:r w:rsidRPr="00996EB2">
        <w:rPr>
          <w:i/>
        </w:rPr>
        <w:t xml:space="preserve">Add </w:t>
      </w:r>
      <w:r w:rsidRPr="00996EB2">
        <w:t xml:space="preserve">button (circled in red below). You should see a new season titled </w:t>
      </w:r>
      <w:r w:rsidRPr="00996EB2">
        <w:rPr>
          <w:i/>
        </w:rPr>
        <w:t>Season 1</w:t>
      </w:r>
      <w:r w:rsidRPr="00996EB2">
        <w:t xml:space="preserve"> appear in the column to the right.</w:t>
      </w:r>
    </w:p>
    <w:p w14:paraId="183A13B4" w14:textId="78753CA2" w:rsidR="00150789" w:rsidRDefault="008453E1" w:rsidP="00B81E3F">
      <w:pPr>
        <w:pStyle w:val="Body"/>
        <w:jc w:val="center"/>
      </w:pPr>
      <w:r w:rsidRPr="00996EB2">
        <w:rPr>
          <w:noProof/>
        </w:rPr>
        <w:drawing>
          <wp:inline distT="0" distB="0" distL="0" distR="0" wp14:anchorId="344C68A6" wp14:editId="72577D7F">
            <wp:extent cx="4691742" cy="2569028"/>
            <wp:effectExtent l="0" t="0" r="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91742" cy="2569028"/>
                    </a:xfrm>
                    <a:prstGeom prst="rect">
                      <a:avLst/>
                    </a:prstGeom>
                    <a:noFill/>
                    <a:ln>
                      <a:noFill/>
                    </a:ln>
                  </pic:spPr>
                </pic:pic>
              </a:graphicData>
            </a:graphic>
          </wp:inline>
        </w:drawing>
      </w:r>
    </w:p>
    <w:p w14:paraId="183A13B5" w14:textId="2DF7521E" w:rsidR="004622AF" w:rsidRPr="00996EB2" w:rsidRDefault="004622AF" w:rsidP="00FC6E51">
      <w:pPr>
        <w:pStyle w:val="bullet"/>
        <w:ind w:left="720"/>
      </w:pPr>
      <w:r w:rsidRPr="00996EB2">
        <w:t xml:space="preserve">You will add four seasons and must specify the length of each. For </w:t>
      </w:r>
      <w:r w:rsidRPr="00996EB2">
        <w:rPr>
          <w:i/>
        </w:rPr>
        <w:t>Season 1</w:t>
      </w:r>
      <w:r w:rsidRPr="00996EB2">
        <w:t xml:space="preserve"> set the </w:t>
      </w:r>
      <w:r w:rsidRPr="00996EB2">
        <w:rPr>
          <w:i/>
        </w:rPr>
        <w:t xml:space="preserve">End Date </w:t>
      </w:r>
      <w:r w:rsidRPr="00996EB2">
        <w:t xml:space="preserve">to </w:t>
      </w:r>
      <w:r w:rsidR="00492709" w:rsidRPr="00996EB2">
        <w:t>“</w:t>
      </w:r>
      <w:r w:rsidRPr="00996EB2">
        <w:t>March 31</w:t>
      </w:r>
      <w:r w:rsidR="00492709" w:rsidRPr="00996EB2">
        <w:t>”</w:t>
      </w:r>
      <w:r w:rsidRPr="00996EB2">
        <w:t xml:space="preserve">, using the </w:t>
      </w:r>
      <w:r w:rsidRPr="00996EB2">
        <w:rPr>
          <w:i/>
        </w:rPr>
        <w:t>Selected Season Details</w:t>
      </w:r>
      <w:r w:rsidRPr="00996EB2">
        <w:t xml:space="preserve"> section to adjust the season length. To change the date, highlight either month or the day and use the up and down arrows to increase or decrease the highlighted value.</w:t>
      </w:r>
    </w:p>
    <w:p w14:paraId="183A13B7" w14:textId="439378FD" w:rsidR="00E93983" w:rsidRPr="008453E1" w:rsidRDefault="004622AF" w:rsidP="00FC6E51">
      <w:pPr>
        <w:pStyle w:val="bullet"/>
        <w:ind w:left="720"/>
      </w:pPr>
      <w:r w:rsidRPr="00996EB2">
        <w:t xml:space="preserve">Once </w:t>
      </w:r>
      <w:r w:rsidRPr="00996EB2">
        <w:rPr>
          <w:i/>
        </w:rPr>
        <w:t>Season 1</w:t>
      </w:r>
      <w:r w:rsidRPr="00996EB2">
        <w:t xml:space="preserve"> has been </w:t>
      </w:r>
      <w:r w:rsidR="00DC239A" w:rsidRPr="00996EB2">
        <w:t xml:space="preserve">properly </w:t>
      </w:r>
      <w:r w:rsidRPr="00996EB2">
        <w:t xml:space="preserve">defined, click </w:t>
      </w:r>
      <w:r w:rsidRPr="00996EB2">
        <w:rPr>
          <w:i/>
        </w:rPr>
        <w:t>Add</w:t>
      </w:r>
      <w:r w:rsidRPr="00996EB2">
        <w:t xml:space="preserve"> at the bottom of the </w:t>
      </w:r>
      <w:r w:rsidRPr="00996EB2">
        <w:rPr>
          <w:i/>
        </w:rPr>
        <w:t xml:space="preserve">Seasonal Metric Seasons </w:t>
      </w:r>
      <w:r w:rsidRPr="00996EB2">
        <w:t>column</w:t>
      </w:r>
      <w:r w:rsidR="00E93983" w:rsidRPr="00996EB2">
        <w:t xml:space="preserve"> </w:t>
      </w:r>
      <w:r w:rsidRPr="00996EB2">
        <w:t xml:space="preserve">to add the next season. Note that the </w:t>
      </w:r>
      <w:r w:rsidRPr="00996EB2">
        <w:rPr>
          <w:i/>
        </w:rPr>
        <w:t>Start Date</w:t>
      </w:r>
      <w:r w:rsidRPr="00996EB2">
        <w:t xml:space="preserve"> value is automatically set to one day after the previous season’s </w:t>
      </w:r>
      <w:r w:rsidRPr="00996EB2">
        <w:rPr>
          <w:i/>
        </w:rPr>
        <w:t>End Date</w:t>
      </w:r>
      <w:r w:rsidRPr="00996EB2">
        <w:t xml:space="preserve"> value. For </w:t>
      </w:r>
      <w:r w:rsidRPr="00996EB2">
        <w:rPr>
          <w:i/>
        </w:rPr>
        <w:t>Season 2</w:t>
      </w:r>
      <w:r w:rsidRPr="00996EB2">
        <w:t xml:space="preserve"> set the </w:t>
      </w:r>
      <w:r w:rsidRPr="00996EB2">
        <w:rPr>
          <w:i/>
        </w:rPr>
        <w:t>End Date</w:t>
      </w:r>
      <w:r w:rsidRPr="00996EB2">
        <w:t xml:space="preserve"> to </w:t>
      </w:r>
      <w:r w:rsidR="00492709" w:rsidRPr="00996EB2">
        <w:t>“</w:t>
      </w:r>
      <w:r w:rsidRPr="00996EB2">
        <w:t>June 30</w:t>
      </w:r>
      <w:r w:rsidR="00492709" w:rsidRPr="00996EB2">
        <w:t>”</w:t>
      </w:r>
      <w:r w:rsidRPr="00996EB2">
        <w:t>.</w:t>
      </w:r>
    </w:p>
    <w:p w14:paraId="183A13B8" w14:textId="77777777" w:rsidR="004622AF" w:rsidRPr="00996EB2" w:rsidRDefault="00DC239A" w:rsidP="00FC6E51">
      <w:pPr>
        <w:pStyle w:val="bullet"/>
        <w:ind w:left="720"/>
      </w:pPr>
      <w:r w:rsidRPr="00996EB2">
        <w:lastRenderedPageBreak/>
        <w:t xml:space="preserve">To add a third season, click </w:t>
      </w:r>
      <w:r w:rsidRPr="00996EB2">
        <w:rPr>
          <w:i/>
        </w:rPr>
        <w:t xml:space="preserve">Add. </w:t>
      </w:r>
      <w:r w:rsidRPr="00996EB2">
        <w:t xml:space="preserve">Set the </w:t>
      </w:r>
      <w:r w:rsidRPr="00996EB2">
        <w:rPr>
          <w:i/>
        </w:rPr>
        <w:t>End Date</w:t>
      </w:r>
      <w:r w:rsidRPr="00996EB2">
        <w:t xml:space="preserve"> to </w:t>
      </w:r>
      <w:r w:rsidR="00492709" w:rsidRPr="00996EB2">
        <w:t>“</w:t>
      </w:r>
      <w:r w:rsidRPr="00996EB2">
        <w:t>September 30</w:t>
      </w:r>
      <w:r w:rsidR="00492709" w:rsidRPr="00996EB2">
        <w:t>”</w:t>
      </w:r>
      <w:r w:rsidRPr="00996EB2">
        <w:t xml:space="preserve">. To add the final season, click </w:t>
      </w:r>
      <w:r w:rsidRPr="00996EB2">
        <w:rPr>
          <w:i/>
        </w:rPr>
        <w:t>Add.</w:t>
      </w:r>
      <w:r w:rsidRPr="00996EB2">
        <w:t xml:space="preserve"> The final end date will be automatically set to </w:t>
      </w:r>
      <w:r w:rsidR="00492709" w:rsidRPr="00996EB2">
        <w:t>“</w:t>
      </w:r>
      <w:r w:rsidRPr="00996EB2">
        <w:t>December 31</w:t>
      </w:r>
      <w:r w:rsidR="00492709" w:rsidRPr="00996EB2">
        <w:t>”</w:t>
      </w:r>
      <w:r w:rsidRPr="00996EB2">
        <w:t xml:space="preserve">. The </w:t>
      </w:r>
      <w:r w:rsidRPr="00A940FD">
        <w:rPr>
          <w:b/>
        </w:rPr>
        <w:t xml:space="preserve">Manage Seasons for Individual </w:t>
      </w:r>
      <w:r w:rsidR="00E93983" w:rsidRPr="00A940FD">
        <w:rPr>
          <w:b/>
        </w:rPr>
        <w:t xml:space="preserve">Pollutant </w:t>
      </w:r>
      <w:r w:rsidRPr="00A940FD">
        <w:rPr>
          <w:b/>
        </w:rPr>
        <w:t>Metrics</w:t>
      </w:r>
      <w:r w:rsidRPr="00996EB2">
        <w:t xml:space="preserve"> window should look like this: </w:t>
      </w:r>
    </w:p>
    <w:p w14:paraId="43BF6787" w14:textId="125C8540" w:rsidR="008453E1" w:rsidRDefault="008453E1" w:rsidP="00B81E3F">
      <w:pPr>
        <w:pStyle w:val="Body"/>
        <w:jc w:val="center"/>
      </w:pPr>
      <w:r w:rsidRPr="00996EB2">
        <w:rPr>
          <w:noProof/>
        </w:rPr>
        <w:drawing>
          <wp:inline distT="0" distB="0" distL="0" distR="0" wp14:anchorId="239341C1" wp14:editId="634E4906">
            <wp:extent cx="4996543" cy="278674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4996543" cy="2786743"/>
                    </a:xfrm>
                    <a:prstGeom prst="rect">
                      <a:avLst/>
                    </a:prstGeom>
                  </pic:spPr>
                </pic:pic>
              </a:graphicData>
            </a:graphic>
          </wp:inline>
        </w:drawing>
      </w:r>
    </w:p>
    <w:p w14:paraId="183A13BB" w14:textId="3BF4EDAE" w:rsidR="00FA3483" w:rsidRPr="00996EB2" w:rsidRDefault="00DC239A" w:rsidP="00FC6E51">
      <w:pPr>
        <w:pStyle w:val="bullet"/>
        <w:ind w:left="720"/>
      </w:pPr>
      <w:r w:rsidRPr="00996EB2">
        <w:t xml:space="preserve">Click </w:t>
      </w:r>
      <w:r w:rsidRPr="00996EB2">
        <w:rPr>
          <w:i/>
        </w:rPr>
        <w:t>OK</w:t>
      </w:r>
      <w:r w:rsidRPr="00996EB2">
        <w:t xml:space="preserve"> to close the </w:t>
      </w:r>
      <w:r w:rsidR="00E93983" w:rsidRPr="00A940FD">
        <w:rPr>
          <w:b/>
        </w:rPr>
        <w:t>Manage Seasons for Individual Pollutant Metrics</w:t>
      </w:r>
      <w:r w:rsidR="00E93983" w:rsidRPr="00996EB2">
        <w:t xml:space="preserve"> </w:t>
      </w:r>
      <w:r w:rsidRPr="00996EB2">
        <w:t>window</w:t>
      </w:r>
      <w:r w:rsidR="002A3CA8" w:rsidRPr="00996EB2">
        <w:t>.</w:t>
      </w:r>
      <w:r w:rsidR="00E93983" w:rsidRPr="00996EB2">
        <w:t xml:space="preserve"> Your </w:t>
      </w:r>
      <w:r w:rsidR="00E93983" w:rsidRPr="00A940FD">
        <w:rPr>
          <w:b/>
        </w:rPr>
        <w:t>Pollutant Definition</w:t>
      </w:r>
      <w:r w:rsidR="00E93983" w:rsidRPr="00996EB2">
        <w:t xml:space="preserve"> window should now look like this:</w:t>
      </w:r>
    </w:p>
    <w:p w14:paraId="5A24B59A" w14:textId="3E4EF87D" w:rsidR="008453E1" w:rsidRDefault="009910D0" w:rsidP="00B81E3F">
      <w:pPr>
        <w:pStyle w:val="Body"/>
        <w:jc w:val="center"/>
      </w:pPr>
      <w:r w:rsidRPr="00996EB2">
        <w:rPr>
          <w:noProof/>
        </w:rPr>
        <w:drawing>
          <wp:inline distT="0" distB="0" distL="0" distR="0" wp14:anchorId="0DFB6436" wp14:editId="00402E3C">
            <wp:extent cx="4210685" cy="3211195"/>
            <wp:effectExtent l="0" t="0" r="0" b="825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4210685" cy="3211195"/>
                    </a:xfrm>
                    <a:prstGeom prst="rect">
                      <a:avLst/>
                    </a:prstGeom>
                  </pic:spPr>
                </pic:pic>
              </a:graphicData>
            </a:graphic>
          </wp:inline>
        </w:drawing>
      </w:r>
    </w:p>
    <w:p w14:paraId="658935E7" w14:textId="664207DE" w:rsidR="009910D0" w:rsidRDefault="009910D0">
      <w:pPr>
        <w:rPr>
          <w:rFonts w:asciiTheme="majorHAnsi" w:eastAsiaTheme="majorEastAsia" w:hAnsiTheme="majorHAnsi" w:cstheme="majorBidi"/>
        </w:rPr>
      </w:pPr>
      <w:r>
        <w:br w:type="page"/>
      </w:r>
    </w:p>
    <w:p w14:paraId="183A13BE" w14:textId="52E3D5D4" w:rsidR="007350EE" w:rsidRPr="00996EB2" w:rsidRDefault="00E93983" w:rsidP="00FC6E51">
      <w:pPr>
        <w:pStyle w:val="bullet"/>
        <w:ind w:left="720"/>
      </w:pPr>
      <w:r w:rsidRPr="00996EB2">
        <w:lastRenderedPageBreak/>
        <w:t xml:space="preserve">Click </w:t>
      </w:r>
      <w:r w:rsidRPr="00996EB2">
        <w:rPr>
          <w:i/>
        </w:rPr>
        <w:t>OK</w:t>
      </w:r>
      <w:r w:rsidR="00A42210" w:rsidRPr="00996EB2">
        <w:t xml:space="preserve"> </w:t>
      </w:r>
      <w:r w:rsidRPr="00996EB2">
        <w:t xml:space="preserve">to close the </w:t>
      </w:r>
      <w:r w:rsidR="00A42210" w:rsidRPr="00A940FD">
        <w:rPr>
          <w:b/>
        </w:rPr>
        <w:t>Pollutant Definition</w:t>
      </w:r>
      <w:r w:rsidR="00A42210" w:rsidRPr="00996EB2">
        <w:rPr>
          <w:i/>
        </w:rPr>
        <w:t xml:space="preserve"> </w:t>
      </w:r>
      <w:r w:rsidR="00A42210" w:rsidRPr="00996EB2">
        <w:t>window</w:t>
      </w:r>
      <w:r w:rsidR="00545B31">
        <w:t xml:space="preserve">. </w:t>
      </w:r>
      <w:r w:rsidR="00290C43" w:rsidRPr="00996EB2">
        <w:t>The window should look like this:</w:t>
      </w:r>
    </w:p>
    <w:p w14:paraId="183A13BF" w14:textId="6B2F76B2" w:rsidR="00290C43" w:rsidRDefault="00363811" w:rsidP="00FC6E51">
      <w:pPr>
        <w:pStyle w:val="Body"/>
        <w:jc w:val="center"/>
      </w:pPr>
      <w:r w:rsidRPr="00996EB2">
        <w:rPr>
          <w:noProof/>
        </w:rPr>
        <w:drawing>
          <wp:inline distT="0" distB="0" distL="0" distR="0" wp14:anchorId="3FCB1BB0" wp14:editId="6DF213B7">
            <wp:extent cx="4039235" cy="282067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4039235" cy="2820670"/>
                    </a:xfrm>
                    <a:prstGeom prst="rect">
                      <a:avLst/>
                    </a:prstGeom>
                  </pic:spPr>
                </pic:pic>
              </a:graphicData>
            </a:graphic>
          </wp:inline>
        </w:drawing>
      </w:r>
    </w:p>
    <w:p w14:paraId="183A13C0" w14:textId="77777777" w:rsidR="00290C43" w:rsidRPr="00996EB2" w:rsidRDefault="00290C43" w:rsidP="00FC6E51">
      <w:pPr>
        <w:pStyle w:val="bullet"/>
        <w:ind w:left="720"/>
      </w:pPr>
      <w:r w:rsidRPr="00996EB2">
        <w:t xml:space="preserve">Click </w:t>
      </w:r>
      <w:r w:rsidRPr="00996EB2">
        <w:rPr>
          <w:i/>
        </w:rPr>
        <w:t>OK</w:t>
      </w:r>
      <w:r w:rsidRPr="00996EB2">
        <w:t xml:space="preserve"> to close the </w:t>
      </w:r>
      <w:r w:rsidRPr="00A940FD">
        <w:rPr>
          <w:b/>
        </w:rPr>
        <w:t>Manage Pollutants</w:t>
      </w:r>
      <w:r w:rsidRPr="00996EB2">
        <w:t xml:space="preserve"> window. </w:t>
      </w:r>
    </w:p>
    <w:p w14:paraId="183A13C5" w14:textId="34782437" w:rsidR="00C20FE0" w:rsidRDefault="00F04B69" w:rsidP="009910D0">
      <w:pPr>
        <w:pStyle w:val="Body"/>
      </w:pPr>
      <w:r w:rsidRPr="00996EB2">
        <w:rPr>
          <w:i/>
          <w:u w:val="single"/>
        </w:rPr>
        <w:t>Optional:</w:t>
      </w:r>
      <w:r w:rsidRPr="00996EB2">
        <w:t xml:space="preserve"> </w:t>
      </w:r>
      <w:r w:rsidR="000F7C26" w:rsidRPr="0073177D">
        <w:t>You can go through the same steps as above to add other pollutants as needed (you may find it helpful to review the pollutant de</w:t>
      </w:r>
      <w:r w:rsidR="000F7C26">
        <w:t>finitions in the United States s</w:t>
      </w:r>
      <w:r w:rsidR="000F7C26" w:rsidRPr="0073177D">
        <w:t>etup). Note that you can use other observation types (e.g., hourly) and metrics (e.g., D1HourMax, D8HourMax, seasonal metrics). However, your pollutant definition must match available monitoring or model data for your area of interest as well as the metric utilized in your chosen health impact fun</w:t>
      </w:r>
      <w:r w:rsidR="000F7C26">
        <w:t>ction.</w:t>
      </w:r>
    </w:p>
    <w:p w14:paraId="2D2C8999" w14:textId="77777777" w:rsidR="00A8391D" w:rsidRPr="009910D0" w:rsidRDefault="00A8391D" w:rsidP="009910D0">
      <w:pPr>
        <w:pStyle w:val="Body"/>
        <w:rPr>
          <w:b/>
          <w:u w:val="single"/>
        </w:rPr>
      </w:pPr>
      <w:r w:rsidRPr="009910D0">
        <w:rPr>
          <w:b/>
          <w:u w:val="single"/>
        </w:rPr>
        <w:t xml:space="preserve">Question for Students </w:t>
      </w:r>
    </w:p>
    <w:p w14:paraId="183A13C6" w14:textId="033E0A0F" w:rsidR="00962E23" w:rsidRPr="00072FEB" w:rsidRDefault="00962E23" w:rsidP="00072FEB">
      <w:pPr>
        <w:pStyle w:val="Body"/>
        <w:rPr>
          <w:b/>
        </w:rPr>
      </w:pPr>
      <w:r w:rsidRPr="00072FEB">
        <w:rPr>
          <w:b/>
        </w:rPr>
        <w:t xml:space="preserve">What is the difference between a pollutant and a metric? </w:t>
      </w:r>
    </w:p>
    <w:p w14:paraId="15DD64BC" w14:textId="77777777" w:rsidR="00327722" w:rsidRDefault="00327722">
      <w:pPr>
        <w:rPr>
          <w:rFonts w:asciiTheme="majorHAnsi" w:hAnsiTheme="majorHAnsi"/>
          <w:b/>
          <w:color w:val="1F497D" w:themeColor="text2"/>
          <w:sz w:val="28"/>
          <w:szCs w:val="28"/>
        </w:rPr>
      </w:pPr>
      <w:bookmarkStart w:id="33" w:name="_Toc481495900"/>
      <w:r>
        <w:br w:type="page"/>
      </w:r>
    </w:p>
    <w:bookmarkStart w:id="34" w:name="_Toc1031052"/>
    <w:p w14:paraId="183A13C7" w14:textId="5D918A0A" w:rsidR="00C20FE0" w:rsidRPr="00996EB2" w:rsidRDefault="00B872BE" w:rsidP="008453E1">
      <w:pPr>
        <w:pStyle w:val="Heading2"/>
      </w:pPr>
      <w:r w:rsidRPr="00B872BE">
        <w:rPr>
          <w:rFonts w:asciiTheme="minorHAnsi" w:hAnsiTheme="minorHAnsi"/>
          <w:noProof/>
        </w:rPr>
        <w:lastRenderedPageBreak/>
        <mc:AlternateContent>
          <mc:Choice Requires="wps">
            <w:drawing>
              <wp:anchor distT="0" distB="0" distL="114300" distR="114300" simplePos="0" relativeHeight="251729920" behindDoc="0" locked="0" layoutInCell="1" allowOverlap="1" wp14:anchorId="2548D236" wp14:editId="22F7BF23">
                <wp:simplePos x="0" y="0"/>
                <wp:positionH relativeFrom="column">
                  <wp:posOffset>19050</wp:posOffset>
                </wp:positionH>
                <wp:positionV relativeFrom="paragraph">
                  <wp:posOffset>409575</wp:posOffset>
                </wp:positionV>
                <wp:extent cx="6057900" cy="990600"/>
                <wp:effectExtent l="0" t="0" r="19050" b="19050"/>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chemeClr val="accent1"/>
                          </a:solidFill>
                          <a:prstDash val="solid"/>
                        </a:ln>
                        <a:effectLst/>
                      </wps:spPr>
                      <wps:txbx>
                        <w:txbxContent>
                          <w:p w14:paraId="30234959" w14:textId="2EE87B07" w:rsidR="00B427CA" w:rsidRPr="00B872BE" w:rsidRDefault="00B427CA"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w:t>
                            </w:r>
                            <w:r>
                              <w:rPr>
                                <w:sz w:val="20"/>
                                <w:szCs w:val="20"/>
                              </w:rPr>
                              <w:t xml:space="preserve"> </w:t>
                            </w:r>
                            <w:r w:rsidRPr="00B872BE">
                              <w:rPr>
                                <w:sz w:val="20"/>
                                <w:szCs w:val="20"/>
                              </w:rPr>
                              <w:t>This exercise will use monitor data, so continue with the steps that follow.</w:t>
                            </w:r>
                          </w:p>
                          <w:p w14:paraId="3AD50069" w14:textId="77777777" w:rsidR="00B427CA" w:rsidRPr="001E6290" w:rsidRDefault="00B427CA"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548D236" id="Rounded Rectangle 39" o:spid="_x0000_s1029" style="position:absolute;left:0;text-align:left;margin-left:1.5pt;margin-top:32.25pt;width:477pt;height:7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" filled="f" strokecolor="#4f81bd [3204]">
                <v:textbox>
                  <w:txbxContent>
                    <w:p w14:paraId="30234959" w14:textId="2EE87B07" w:rsidR="00B427CA" w:rsidRPr="00B872BE" w:rsidRDefault="00B427CA"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w:t>
                      </w:r>
                      <w:r>
                        <w:rPr>
                          <w:sz w:val="20"/>
                          <w:szCs w:val="20"/>
                        </w:rPr>
                        <w:t xml:space="preserve"> </w:t>
                      </w:r>
                      <w:r w:rsidRPr="00B872BE">
                        <w:rPr>
                          <w:sz w:val="20"/>
                          <w:szCs w:val="20"/>
                        </w:rPr>
                        <w:t>This exercise will use monitor data, so continue with the steps that follow.</w:t>
                      </w:r>
                    </w:p>
                    <w:p w14:paraId="3AD50069" w14:textId="77777777" w:rsidR="00B427CA" w:rsidRPr="001E6290" w:rsidRDefault="00B427CA" w:rsidP="00B872BE">
                      <w:pPr>
                        <w:jc w:val="center"/>
                        <w:rPr>
                          <w:rFonts w:asciiTheme="majorHAnsi" w:hAnsiTheme="majorHAnsi"/>
                        </w:rPr>
                      </w:pPr>
                    </w:p>
                  </w:txbxContent>
                </v:textbox>
                <w10:wrap type="square"/>
              </v:roundrect>
            </w:pict>
          </mc:Fallback>
        </mc:AlternateContent>
      </w:r>
      <w:r w:rsidR="0086372D">
        <w:t>3.3</w:t>
      </w:r>
      <w:r w:rsidR="00512E84" w:rsidRPr="00996EB2">
        <w:t xml:space="preserve"> </w:t>
      </w:r>
      <w:r w:rsidR="009910D0">
        <w:tab/>
      </w:r>
      <w:r w:rsidR="00512E84" w:rsidRPr="00996EB2">
        <w:t>Add Pollutant Data</w:t>
      </w:r>
      <w:bookmarkEnd w:id="33"/>
      <w:bookmarkEnd w:id="34"/>
    </w:p>
    <w:p w14:paraId="5235912F" w14:textId="77777777" w:rsidR="00651C14" w:rsidRDefault="00651C14" w:rsidP="009910D0">
      <w:pPr>
        <w:pStyle w:val="Body"/>
        <w:rPr>
          <w:noProof/>
        </w:rPr>
      </w:pPr>
    </w:p>
    <w:p w14:paraId="0F751B8D" w14:textId="583479B6" w:rsidR="0089177B" w:rsidRDefault="00F022B9" w:rsidP="0089177B">
      <w:pPr>
        <w:pStyle w:val="Body"/>
        <w:rPr>
          <w:noProof/>
        </w:rPr>
      </w:pPr>
      <w:r w:rsidRPr="00996EB2">
        <w:rPr>
          <w:noProof/>
        </w:rPr>
        <w:t xml:space="preserve">Locate the file that contains information from </w:t>
      </w:r>
      <w:r w:rsidR="000D5BB9">
        <w:rPr>
          <w:noProof/>
        </w:rPr>
        <w:t>India’s</w:t>
      </w:r>
      <w:r w:rsidRPr="00996EB2">
        <w:rPr>
          <w:noProof/>
        </w:rPr>
        <w:t xml:space="preserve"> air quality monitors </w:t>
      </w:r>
      <w:r w:rsidR="00121B32" w:rsidRPr="00996EB2">
        <w:rPr>
          <w:noProof/>
        </w:rPr>
        <w:t>(</w:t>
      </w:r>
      <w:r w:rsidR="00E06734" w:rsidRPr="00996EB2">
        <w:rPr>
          <w:noProof/>
        </w:rPr>
        <w:t>“</w:t>
      </w:r>
      <w:r w:rsidR="000D5BB9" w:rsidRPr="000D5BB9">
        <w:rPr>
          <w:noProof/>
        </w:rPr>
        <w:t>India</w:t>
      </w:r>
      <w:r w:rsidR="00F63C5D" w:rsidRPr="000D5BB9">
        <w:rPr>
          <w:noProof/>
        </w:rPr>
        <w:t>_</w:t>
      </w:r>
      <w:r w:rsidR="000D5BB9" w:rsidRPr="000D5BB9">
        <w:rPr>
          <w:noProof/>
        </w:rPr>
        <w:t>GBDMonitors_</w:t>
      </w:r>
      <w:r w:rsidR="00F63C5D" w:rsidRPr="000D5BB9">
        <w:rPr>
          <w:noProof/>
        </w:rPr>
        <w:t>PM25</w:t>
      </w:r>
      <w:r w:rsidR="002B5E36">
        <w:rPr>
          <w:noProof/>
        </w:rPr>
        <w:t>_2011</w:t>
      </w:r>
      <w:r w:rsidR="00121B32" w:rsidRPr="00996EB2">
        <w:rPr>
          <w:noProof/>
        </w:rPr>
        <w:t>.csv</w:t>
      </w:r>
      <w:r w:rsidR="00E06734" w:rsidRPr="00996EB2">
        <w:rPr>
          <w:noProof/>
        </w:rPr>
        <w:t>”</w:t>
      </w:r>
      <w:r w:rsidR="00121B32" w:rsidRPr="00996EB2">
        <w:rPr>
          <w:noProof/>
        </w:rPr>
        <w:t>)</w:t>
      </w:r>
      <w:r w:rsidR="00121B32" w:rsidRPr="00996EB2">
        <w:rPr>
          <w:noProof/>
          <w:color w:val="FF0000"/>
        </w:rPr>
        <w:t xml:space="preserve"> </w:t>
      </w:r>
      <w:r w:rsidRPr="00996EB2">
        <w:rPr>
          <w:noProof/>
        </w:rPr>
        <w:t>and open it in Excel or a text editor. You will see eight variables in the file: Monitor Name, Monitor Description, Latitude, Longitude, Metric, Seasonal Metric, Statistic, and Values. Monitor Name, Latitude, Longitude and Values must have values for BenMAP</w:t>
      </w:r>
      <w:r w:rsidR="007D0493">
        <w:rPr>
          <w:noProof/>
        </w:rPr>
        <w:t>-CE</w:t>
      </w:r>
      <w:r w:rsidRPr="00996EB2">
        <w:rPr>
          <w:noProof/>
        </w:rPr>
        <w:t xml:space="preserve"> to be able to use the file. </w:t>
      </w:r>
    </w:p>
    <w:p w14:paraId="42CA1E08" w14:textId="504B1573" w:rsidR="002B5E36" w:rsidRDefault="0089177B" w:rsidP="0089177B">
      <w:pPr>
        <w:pStyle w:val="Body"/>
        <w:rPr>
          <w:noProof/>
        </w:rPr>
      </w:pPr>
      <w:r>
        <w:rPr>
          <w:noProof/>
        </w:rPr>
        <w:t>The “Values” field can have one or multiple values</w:t>
      </w:r>
      <w:r w:rsidRPr="00B25F66">
        <w:rPr>
          <w:noProof/>
        </w:rPr>
        <w:t xml:space="preserve"> for each monitor, </w:t>
      </w:r>
      <w:r>
        <w:rPr>
          <w:noProof/>
        </w:rPr>
        <w:t>corresponding to</w:t>
      </w:r>
      <w:r w:rsidRPr="00B25F66">
        <w:rPr>
          <w:noProof/>
        </w:rPr>
        <w:t xml:space="preserve"> an annual </w:t>
      </w:r>
      <w:r>
        <w:rPr>
          <w:noProof/>
        </w:rPr>
        <w:t>statistic, or</w:t>
      </w:r>
      <w:r w:rsidRPr="00B25F66">
        <w:rPr>
          <w:noProof/>
        </w:rPr>
        <w:t xml:space="preserve"> </w:t>
      </w:r>
      <w:r>
        <w:rPr>
          <w:noProof/>
        </w:rPr>
        <w:t xml:space="preserve">seasonal, daily, or </w:t>
      </w:r>
      <w:r w:rsidRPr="00B25F66">
        <w:rPr>
          <w:noProof/>
        </w:rPr>
        <w:t>hour</w:t>
      </w:r>
      <w:r>
        <w:rPr>
          <w:noProof/>
        </w:rPr>
        <w:t>ly metrics.</w:t>
      </w:r>
      <w:r w:rsidR="00817011">
        <w:rPr>
          <w:noProof/>
        </w:rPr>
        <w:t xml:space="preserve"> </w:t>
      </w:r>
      <w:r w:rsidR="00755FFC" w:rsidRPr="00996EB2">
        <w:rPr>
          <w:noProof/>
        </w:rPr>
        <w:t>The “Values” variable contains a string of comma separated values. Missing values are signified with a period ('.').</w:t>
      </w:r>
      <w:r w:rsidR="00121925">
        <w:rPr>
          <w:noProof/>
        </w:rPr>
        <w:t xml:space="preserve"> </w:t>
      </w:r>
      <w:r w:rsidR="00755FFC" w:rsidRPr="003E0FFB">
        <w:rPr>
          <w:noProof/>
        </w:rPr>
        <w:t>This file has one value for each monitor corresponding to annual mean PM</w:t>
      </w:r>
      <w:r w:rsidR="00755FFC" w:rsidRPr="00C67480">
        <w:rPr>
          <w:noProof/>
          <w:vertAlign w:val="subscript"/>
        </w:rPr>
        <w:t>2.5</w:t>
      </w:r>
      <w:r w:rsidR="00755FFC" w:rsidRPr="003E0FFB">
        <w:rPr>
          <w:noProof/>
        </w:rPr>
        <w:t xml:space="preserve"> concentrations</w:t>
      </w:r>
      <w:r w:rsidR="00755FFC">
        <w:rPr>
          <w:noProof/>
        </w:rPr>
        <w:t>.</w:t>
      </w:r>
      <w:r w:rsidR="00755FFC" w:rsidRPr="00B25F66">
        <w:rPr>
          <w:noProof/>
        </w:rPr>
        <w:t xml:space="preserve"> </w:t>
      </w:r>
      <w:r w:rsidR="00755FFC">
        <w:rPr>
          <w:noProof/>
        </w:rPr>
        <w:t>A portion of the</w:t>
      </w:r>
      <w:r w:rsidR="00817011">
        <w:rPr>
          <w:noProof/>
        </w:rPr>
        <w:t xml:space="preserve"> India </w:t>
      </w:r>
      <w:r w:rsidR="00755FFC" w:rsidRPr="00996EB2">
        <w:rPr>
          <w:noProof/>
        </w:rPr>
        <w:t xml:space="preserve">air quality </w:t>
      </w:r>
      <w:r w:rsidR="003601F4" w:rsidRPr="00996EB2">
        <w:rPr>
          <w:noProof/>
        </w:rPr>
        <w:t>monitor file is shown below.</w:t>
      </w:r>
    </w:p>
    <w:p w14:paraId="1357952C" w14:textId="3F3F6C7B" w:rsidR="002B5E36" w:rsidRDefault="003206D9" w:rsidP="009910D0">
      <w:pPr>
        <w:pStyle w:val="Body"/>
        <w:rPr>
          <w:noProof/>
        </w:rPr>
      </w:pPr>
      <w:r w:rsidRPr="00B872BE">
        <w:rPr>
          <w:rFonts w:asciiTheme="minorHAnsi" w:eastAsiaTheme="minorHAnsi" w:hAnsiTheme="minorHAnsi" w:cstheme="minorBidi"/>
          <w:b/>
          <w:noProof/>
        </w:rPr>
        <mc:AlternateContent>
          <mc:Choice Requires="wps">
            <w:drawing>
              <wp:anchor distT="0" distB="0" distL="114300" distR="114300" simplePos="0" relativeHeight="251731968" behindDoc="0" locked="0" layoutInCell="1" allowOverlap="1" wp14:anchorId="5DD37DE2" wp14:editId="6BE939BB">
                <wp:simplePos x="0" y="0"/>
                <wp:positionH relativeFrom="column">
                  <wp:posOffset>-71120</wp:posOffset>
                </wp:positionH>
                <wp:positionV relativeFrom="paragraph">
                  <wp:posOffset>1891030</wp:posOffset>
                </wp:positionV>
                <wp:extent cx="6143625" cy="1019175"/>
                <wp:effectExtent l="0" t="0" r="28575" b="28575"/>
                <wp:wrapSquare wrapText="bothSides"/>
                <wp:docPr id="40" name="Rounded Rectangle 40"/>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7527F5C1" w14:textId="78CDADCB" w:rsidR="00B427CA" w:rsidRPr="00B872BE" w:rsidRDefault="00B427CA"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DD37DE2" id="Rounded Rectangle 40" o:spid="_x0000_s1030" style="position:absolute;margin-left:-5.6pt;margin-top:148.9pt;width:483.75pt;height:80.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" filled="f" strokecolor="#4f81bd [3204]">
                <v:textbox>
                  <w:txbxContent>
                    <w:p w14:paraId="7527F5C1" w14:textId="78CDADCB" w:rsidR="00B427CA" w:rsidRPr="00B872BE" w:rsidRDefault="00B427CA"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v:textbox>
                <w10:wrap type="square"/>
              </v:roundrect>
            </w:pict>
          </mc:Fallback>
        </mc:AlternateContent>
      </w:r>
      <w:r w:rsidR="002B5E36">
        <w:rPr>
          <w:noProof/>
        </w:rPr>
        <w:drawing>
          <wp:inline distT="0" distB="0" distL="0" distR="0" wp14:anchorId="2D26B63B" wp14:editId="64548562">
            <wp:extent cx="5354965" cy="171733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itor Data.PNG"/>
                    <pic:cNvPicPr/>
                  </pic:nvPicPr>
                  <pic:blipFill>
                    <a:blip r:embed="rId36">
                      <a:extLst>
                        <a:ext uri="{28A0092B-C50C-407E-A947-70E740481C1C}">
                          <a14:useLocalDpi xmlns:a14="http://schemas.microsoft.com/office/drawing/2010/main" val="0"/>
                        </a:ext>
                      </a:extLst>
                    </a:blip>
                    <a:stretch>
                      <a:fillRect/>
                    </a:stretch>
                  </pic:blipFill>
                  <pic:spPr bwMode="auto">
                    <a:xfrm>
                      <a:off x="0" y="0"/>
                      <a:ext cx="5354965" cy="1717336"/>
                    </a:xfrm>
                    <a:prstGeom prst="rect">
                      <a:avLst/>
                    </a:prstGeom>
                    <a:ln>
                      <a:noFill/>
                    </a:ln>
                    <a:extLst>
                      <a:ext uri="{53640926-AAD7-44D8-BBD7-CCE9431645EC}">
                        <a14:shadowObscured xmlns:a14="http://schemas.microsoft.com/office/drawing/2010/main"/>
                      </a:ext>
                    </a:extLst>
                  </pic:spPr>
                </pic:pic>
              </a:graphicData>
            </a:graphic>
          </wp:inline>
        </w:drawing>
      </w:r>
    </w:p>
    <w:p w14:paraId="2ADB0D29" w14:textId="77777777" w:rsidR="003206D9" w:rsidRDefault="003206D9" w:rsidP="009910D0">
      <w:pPr>
        <w:pStyle w:val="Body"/>
        <w:rPr>
          <w:noProof/>
        </w:rPr>
      </w:pPr>
    </w:p>
    <w:p w14:paraId="183A13D0" w14:textId="7DBE1EB3" w:rsidR="00907B24" w:rsidRPr="00996EB2" w:rsidRDefault="00F022B9" w:rsidP="009910D0">
      <w:pPr>
        <w:pStyle w:val="Body"/>
        <w:rPr>
          <w:noProof/>
        </w:rPr>
      </w:pPr>
      <w:r w:rsidRPr="00996EB2">
        <w:rPr>
          <w:noProof/>
        </w:rPr>
        <w:t>Close the</w:t>
      </w:r>
      <w:r w:rsidR="00E06734" w:rsidRPr="00996EB2">
        <w:rPr>
          <w:noProof/>
        </w:rPr>
        <w:t xml:space="preserve"> “</w:t>
      </w:r>
      <w:r w:rsidR="002B5E36">
        <w:rPr>
          <w:noProof/>
        </w:rPr>
        <w:t>India_GBDMonitors_PM25_2011</w:t>
      </w:r>
      <w:r w:rsidR="00E06734" w:rsidRPr="00996EB2">
        <w:rPr>
          <w:noProof/>
        </w:rPr>
        <w:t>.csv”</w:t>
      </w:r>
      <w:r w:rsidR="00121925">
        <w:rPr>
          <w:noProof/>
          <w:color w:val="FF0000"/>
        </w:rPr>
        <w:t xml:space="preserve"> </w:t>
      </w:r>
      <w:r w:rsidRPr="00996EB2">
        <w:rPr>
          <w:noProof/>
        </w:rPr>
        <w:t xml:space="preserve">file </w:t>
      </w:r>
      <w:r w:rsidR="00907B24" w:rsidRPr="00996EB2">
        <w:rPr>
          <w:noProof/>
        </w:rPr>
        <w:t xml:space="preserve">and </w:t>
      </w:r>
      <w:r w:rsidR="008227A2">
        <w:rPr>
          <w:noProof/>
        </w:rPr>
        <w:t>use the steps below to add</w:t>
      </w:r>
      <w:r w:rsidR="00907B24" w:rsidRPr="00996EB2">
        <w:rPr>
          <w:noProof/>
        </w:rPr>
        <w:t xml:space="preserve"> it to BenMAP-CE. Make sure you are in the </w:t>
      </w:r>
      <w:r w:rsidR="00907B24" w:rsidRPr="00996EB2">
        <w:rPr>
          <w:b/>
          <w:noProof/>
        </w:rPr>
        <w:t>Modify Datasets</w:t>
      </w:r>
      <w:r w:rsidR="00907B24" w:rsidRPr="00996EB2">
        <w:rPr>
          <w:noProof/>
        </w:rPr>
        <w:t xml:space="preserve"> window and </w:t>
      </w:r>
      <w:r w:rsidR="002B5E36">
        <w:rPr>
          <w:i/>
          <w:noProof/>
        </w:rPr>
        <w:t>India</w:t>
      </w:r>
      <w:r w:rsidR="00121925">
        <w:rPr>
          <w:i/>
          <w:noProof/>
        </w:rPr>
        <w:t xml:space="preserve"> </w:t>
      </w:r>
      <w:r w:rsidR="00907B24" w:rsidRPr="00996EB2">
        <w:rPr>
          <w:noProof/>
        </w:rPr>
        <w:t xml:space="preserve">is selected in the </w:t>
      </w:r>
      <w:r w:rsidR="00907B24" w:rsidRPr="00996EB2">
        <w:rPr>
          <w:i/>
          <w:noProof/>
        </w:rPr>
        <w:t>Available Setups</w:t>
      </w:r>
      <w:r w:rsidR="00907B24" w:rsidRPr="00996EB2">
        <w:rPr>
          <w:noProof/>
        </w:rPr>
        <w:t xml:space="preserve"> drop-down menu.</w:t>
      </w:r>
    </w:p>
    <w:p w14:paraId="183A13D1" w14:textId="77777777" w:rsidR="00907B24" w:rsidRPr="00996EB2" w:rsidRDefault="00907B24" w:rsidP="00FC6E51">
      <w:pPr>
        <w:pStyle w:val="bullet"/>
        <w:tabs>
          <w:tab w:val="left" w:pos="1260"/>
        </w:tabs>
        <w:ind w:left="720"/>
        <w:rPr>
          <w:i/>
        </w:rPr>
      </w:pPr>
      <w:r w:rsidRPr="00996EB2">
        <w:t xml:space="preserve">Click the </w:t>
      </w:r>
      <w:r w:rsidRPr="00996EB2">
        <w:rPr>
          <w:i/>
        </w:rPr>
        <w:t>Manage</w:t>
      </w:r>
      <w:r w:rsidRPr="00996EB2">
        <w:t xml:space="preserve"> button under the </w:t>
      </w:r>
      <w:r w:rsidRPr="00996EB2">
        <w:rPr>
          <w:i/>
        </w:rPr>
        <w:t>Monitor Datasets</w:t>
      </w:r>
      <w:r w:rsidRPr="00996EB2">
        <w:t xml:space="preserve"> box. This will bring up the </w:t>
      </w:r>
      <w:r w:rsidRPr="00A940FD">
        <w:rPr>
          <w:b/>
        </w:rPr>
        <w:t>Manage</w:t>
      </w:r>
      <w:r w:rsidR="00290C43" w:rsidRPr="00A940FD">
        <w:rPr>
          <w:b/>
        </w:rPr>
        <w:t xml:space="preserve"> </w:t>
      </w:r>
      <w:r w:rsidRPr="00A940FD">
        <w:rPr>
          <w:b/>
        </w:rPr>
        <w:t>Monitor Datasets</w:t>
      </w:r>
      <w:r w:rsidRPr="00996EB2">
        <w:t xml:space="preserve"> window.</w:t>
      </w:r>
    </w:p>
    <w:p w14:paraId="183A13D2" w14:textId="77777777" w:rsidR="00907B24" w:rsidRPr="00996EB2" w:rsidRDefault="00907B24" w:rsidP="00FC6E51">
      <w:pPr>
        <w:pStyle w:val="bullet"/>
        <w:tabs>
          <w:tab w:val="left" w:pos="1260"/>
        </w:tabs>
        <w:ind w:left="720"/>
        <w:rPr>
          <w:i/>
        </w:rPr>
      </w:pPr>
      <w:r w:rsidRPr="00996EB2">
        <w:lastRenderedPageBreak/>
        <w:t xml:space="preserve">Click the </w:t>
      </w:r>
      <w:r w:rsidRPr="00996EB2">
        <w:rPr>
          <w:i/>
        </w:rPr>
        <w:t>Add</w:t>
      </w:r>
      <w:r w:rsidRPr="00996EB2">
        <w:t xml:space="preserve"> button under the </w:t>
      </w:r>
      <w:r w:rsidRPr="00996EB2">
        <w:rPr>
          <w:i/>
        </w:rPr>
        <w:t>Available Datasets</w:t>
      </w:r>
      <w:r w:rsidRPr="00996EB2">
        <w:t xml:space="preserve"> box. This will bring up the </w:t>
      </w:r>
      <w:r w:rsidRPr="00A940FD">
        <w:rPr>
          <w:b/>
        </w:rPr>
        <w:t>Monitor</w:t>
      </w:r>
      <w:r w:rsidR="00290C43" w:rsidRPr="00A940FD">
        <w:rPr>
          <w:b/>
        </w:rPr>
        <w:t xml:space="preserve"> </w:t>
      </w:r>
      <w:r w:rsidRPr="00A940FD">
        <w:rPr>
          <w:b/>
        </w:rPr>
        <w:t>Dataset Definition</w:t>
      </w:r>
      <w:r w:rsidRPr="00996EB2">
        <w:t xml:space="preserve"> window.</w:t>
      </w:r>
    </w:p>
    <w:p w14:paraId="183A13D3" w14:textId="3594966D" w:rsidR="00907B24" w:rsidRPr="00996EB2" w:rsidRDefault="009B4C3B" w:rsidP="00FC6E51">
      <w:pPr>
        <w:pStyle w:val="bullet"/>
        <w:tabs>
          <w:tab w:val="left" w:pos="1260"/>
        </w:tabs>
        <w:ind w:left="720"/>
      </w:pPr>
      <w:r w:rsidRPr="00996EB2">
        <w:t xml:space="preserve">Name the dataset by </w:t>
      </w:r>
      <w:r w:rsidR="00907B24" w:rsidRPr="00996EB2">
        <w:t>enter</w:t>
      </w:r>
      <w:r w:rsidRPr="00996EB2">
        <w:t>ing</w:t>
      </w:r>
      <w:r w:rsidR="00907B24" w:rsidRPr="00996EB2">
        <w:t xml:space="preserve"> “</w:t>
      </w:r>
      <w:r w:rsidR="002B5E36" w:rsidRPr="002B5E36">
        <w:t>India</w:t>
      </w:r>
      <w:r w:rsidR="00907B24" w:rsidRPr="002B5E36">
        <w:t xml:space="preserve"> PM Monitors</w:t>
      </w:r>
      <w:r w:rsidR="00907B24" w:rsidRPr="00996EB2">
        <w:t xml:space="preserve">” in the </w:t>
      </w:r>
      <w:r w:rsidR="00907B24" w:rsidRPr="00996EB2">
        <w:rPr>
          <w:i/>
        </w:rPr>
        <w:t>Dataset Name</w:t>
      </w:r>
      <w:r w:rsidR="00907B24" w:rsidRPr="00996EB2">
        <w:t xml:space="preserve"> box</w:t>
      </w:r>
      <w:r w:rsidR="00290C43" w:rsidRPr="00996EB2">
        <w:t>.</w:t>
      </w:r>
    </w:p>
    <w:p w14:paraId="183A13D4" w14:textId="7081F95A" w:rsidR="00907B24" w:rsidRPr="00996EB2" w:rsidRDefault="00907B24" w:rsidP="00FC6E51">
      <w:pPr>
        <w:pStyle w:val="bullet"/>
        <w:tabs>
          <w:tab w:val="left" w:pos="1260"/>
        </w:tabs>
        <w:ind w:left="720"/>
      </w:pPr>
      <w:r w:rsidRPr="00996EB2">
        <w:t xml:space="preserve">Use the Pollutant drop-down menu to select </w:t>
      </w:r>
      <w:r w:rsidRPr="00996EB2">
        <w:rPr>
          <w:i/>
        </w:rPr>
        <w:t>PM</w:t>
      </w:r>
      <w:r w:rsidRPr="000D44E5">
        <w:rPr>
          <w:i/>
        </w:rPr>
        <w:t>2.5</w:t>
      </w:r>
      <w:r w:rsidRPr="00996EB2">
        <w:t xml:space="preserve"> (the pollutant you defined in the previous st</w:t>
      </w:r>
      <w:r w:rsidR="00E06734" w:rsidRPr="00996EB2">
        <w:t>ep</w:t>
      </w:r>
      <w:r w:rsidRPr="00996EB2">
        <w:t>).</w:t>
      </w:r>
    </w:p>
    <w:p w14:paraId="183A13D5" w14:textId="3FACCD08" w:rsidR="00907B24" w:rsidRPr="00996EB2" w:rsidRDefault="00907B24" w:rsidP="00FC6E51">
      <w:pPr>
        <w:pStyle w:val="bullet"/>
        <w:tabs>
          <w:tab w:val="left" w:pos="1260"/>
        </w:tabs>
        <w:ind w:left="720"/>
      </w:pPr>
      <w:r w:rsidRPr="00996EB2">
        <w:t xml:space="preserve">In the </w:t>
      </w:r>
      <w:r w:rsidRPr="00996EB2">
        <w:rPr>
          <w:i/>
        </w:rPr>
        <w:t>Year</w:t>
      </w:r>
      <w:r w:rsidRPr="00996EB2">
        <w:t xml:space="preserve"> box, type </w:t>
      </w:r>
      <w:r w:rsidR="00E06734" w:rsidRPr="00996EB2">
        <w:t>“</w:t>
      </w:r>
      <w:r w:rsidR="002B5E36">
        <w:t>2011</w:t>
      </w:r>
      <w:r w:rsidR="00E06734" w:rsidRPr="00996EB2">
        <w:t>”</w:t>
      </w:r>
      <w:r w:rsidRPr="00996EB2">
        <w:t xml:space="preserve"> to indicate that </w:t>
      </w:r>
      <w:r w:rsidR="009B4C3B" w:rsidRPr="00996EB2">
        <w:t>the</w:t>
      </w:r>
      <w:r w:rsidR="00B910A9" w:rsidRPr="00996EB2">
        <w:t xml:space="preserve"> PM data are from the year </w:t>
      </w:r>
      <w:r w:rsidR="002B5E36">
        <w:t>2011</w:t>
      </w:r>
      <w:r w:rsidRPr="00996EB2">
        <w:t>.</w:t>
      </w:r>
    </w:p>
    <w:p w14:paraId="183A13D6" w14:textId="01ACBF87" w:rsidR="00907B24" w:rsidRPr="00996EB2" w:rsidRDefault="00907B24" w:rsidP="00FC6E51">
      <w:pPr>
        <w:pStyle w:val="bullet"/>
        <w:tabs>
          <w:tab w:val="left" w:pos="1260"/>
        </w:tabs>
        <w:ind w:left="720"/>
      </w:pPr>
      <w:r w:rsidRPr="00996EB2">
        <w:t xml:space="preserve">Click </w:t>
      </w:r>
      <w:r w:rsidRPr="00996EB2">
        <w:rPr>
          <w:i/>
        </w:rPr>
        <w:t>Load Data From File</w:t>
      </w:r>
      <w:r w:rsidRPr="00996EB2">
        <w:t xml:space="preserve"> and use the </w:t>
      </w:r>
      <w:r w:rsidRPr="00996EB2">
        <w:rPr>
          <w:i/>
        </w:rPr>
        <w:t>Browse</w:t>
      </w:r>
      <w:r w:rsidRPr="00996EB2">
        <w:t xml:space="preserve"> button to select the </w:t>
      </w:r>
      <w:r w:rsidR="00E06734" w:rsidRPr="002B5E36">
        <w:t>“</w:t>
      </w:r>
      <w:r w:rsidR="002B5E36" w:rsidRPr="002B5E36">
        <w:t>India</w:t>
      </w:r>
      <w:r w:rsidR="00E95CC9" w:rsidRPr="002B5E36">
        <w:t>_</w:t>
      </w:r>
      <w:r w:rsidR="005E4349" w:rsidRPr="002B5E36">
        <w:t>GBD</w:t>
      </w:r>
      <w:r w:rsidR="00E95CC9" w:rsidRPr="002B5E36">
        <w:t>Monitors_PM25_</w:t>
      </w:r>
      <w:r w:rsidR="002B5E36" w:rsidRPr="002B5E36">
        <w:t>2011</w:t>
      </w:r>
      <w:r w:rsidR="002B5E36">
        <w:t>.</w:t>
      </w:r>
      <w:r w:rsidR="00416697" w:rsidRPr="00996EB2">
        <w:t>csv</w:t>
      </w:r>
      <w:r w:rsidR="00E06734" w:rsidRPr="00996EB2">
        <w:t>”</w:t>
      </w:r>
      <w:r w:rsidR="00416697" w:rsidRPr="00996EB2">
        <w:t xml:space="preserve"> </w:t>
      </w:r>
      <w:r w:rsidRPr="00996EB2">
        <w:t xml:space="preserve">file. Click </w:t>
      </w:r>
      <w:r w:rsidRPr="00996EB2">
        <w:rPr>
          <w:i/>
        </w:rPr>
        <w:t>Open</w:t>
      </w:r>
      <w:r w:rsidRPr="00996EB2">
        <w:t>.</w:t>
      </w:r>
    </w:p>
    <w:p w14:paraId="183A13D7" w14:textId="345529E3" w:rsidR="00907B24" w:rsidRPr="00996EB2" w:rsidRDefault="00907B24" w:rsidP="00FC6E51">
      <w:pPr>
        <w:pStyle w:val="bullet"/>
        <w:tabs>
          <w:tab w:val="left" w:pos="1260"/>
        </w:tabs>
        <w:ind w:left="720"/>
      </w:pPr>
      <w:r w:rsidRPr="00996EB2">
        <w:t xml:space="preserve">Click </w:t>
      </w:r>
      <w:r w:rsidRPr="00996EB2">
        <w:rPr>
          <w:i/>
        </w:rPr>
        <w:t>Validate</w:t>
      </w:r>
      <w:r w:rsidRPr="00996EB2">
        <w:t xml:space="preserve"> to run </w:t>
      </w:r>
      <w:r w:rsidR="009B4C3B" w:rsidRPr="00996EB2">
        <w:t xml:space="preserve">the </w:t>
      </w:r>
      <w:r w:rsidRPr="00996EB2">
        <w:t>validation tool.</w:t>
      </w:r>
      <w:r w:rsidR="009B4C3B" w:rsidRPr="00996EB2">
        <w:t xml:space="preserve"> This ensures that the data are in a format acceptable for BenMAP</w:t>
      </w:r>
      <w:r w:rsidR="007D0493">
        <w:t>-CE</w:t>
      </w:r>
      <w:r w:rsidR="009B4C3B" w:rsidRPr="00996EB2">
        <w:t>.</w:t>
      </w:r>
      <w:r w:rsidR="00121925">
        <w:t xml:space="preserve"> </w:t>
      </w:r>
      <w:r w:rsidR="009B4C3B" w:rsidRPr="00996EB2">
        <w:t xml:space="preserve">This will open the </w:t>
      </w:r>
      <w:r w:rsidR="009B4C3B" w:rsidRPr="00A940FD">
        <w:rPr>
          <w:b/>
        </w:rPr>
        <w:t>Validating Data I</w:t>
      </w:r>
      <w:r w:rsidRPr="00A940FD">
        <w:rPr>
          <w:b/>
        </w:rPr>
        <w:t>mport</w:t>
      </w:r>
      <w:r w:rsidRPr="00996EB2">
        <w:t xml:space="preserve"> </w:t>
      </w:r>
      <w:r w:rsidR="009B4C3B" w:rsidRPr="00996EB2">
        <w:t>window.</w:t>
      </w:r>
    </w:p>
    <w:p w14:paraId="183A13D8" w14:textId="77777777" w:rsidR="00907B24" w:rsidRPr="00996EB2" w:rsidRDefault="00907B24" w:rsidP="00FC6E51">
      <w:pPr>
        <w:pStyle w:val="bullet"/>
        <w:tabs>
          <w:tab w:val="left" w:pos="1260"/>
        </w:tabs>
        <w:ind w:left="720"/>
      </w:pPr>
      <w:r w:rsidRPr="00996EB2">
        <w:t xml:space="preserve">Confirm that there were 0 errors and 0 warnings. Click </w:t>
      </w:r>
      <w:r w:rsidRPr="00996EB2">
        <w:rPr>
          <w:i/>
        </w:rPr>
        <w:t>OK</w:t>
      </w:r>
      <w:r w:rsidRPr="00996EB2">
        <w:t xml:space="preserve"> to close validation results.</w:t>
      </w:r>
      <w:r w:rsidR="00E06734" w:rsidRPr="00996EB2">
        <w:t xml:space="preserve"> If BenMAP</w:t>
      </w:r>
      <w:r w:rsidR="007D0493">
        <w:t>-CE</w:t>
      </w:r>
      <w:r w:rsidR="00E06734" w:rsidRPr="00996EB2">
        <w:t xml:space="preserve"> has found errors in the validation step, details about those errors will be provided for you to make changes to the data file. </w:t>
      </w:r>
    </w:p>
    <w:p w14:paraId="183A13D9" w14:textId="77777777" w:rsidR="00907B24" w:rsidRPr="00996EB2" w:rsidRDefault="00907B24" w:rsidP="00FC6E51">
      <w:pPr>
        <w:pStyle w:val="bullet"/>
        <w:tabs>
          <w:tab w:val="left" w:pos="1260"/>
        </w:tabs>
        <w:ind w:left="720"/>
      </w:pPr>
      <w:r w:rsidRPr="00996EB2">
        <w:t xml:space="preserve">Click </w:t>
      </w:r>
      <w:r w:rsidRPr="00996EB2">
        <w:rPr>
          <w:i/>
        </w:rPr>
        <w:t>OK</w:t>
      </w:r>
      <w:r w:rsidRPr="00996EB2">
        <w:t xml:space="preserve"> in the </w:t>
      </w:r>
      <w:r w:rsidRPr="00A940FD">
        <w:rPr>
          <w:b/>
        </w:rPr>
        <w:t>Load Monitor Dataset</w:t>
      </w:r>
      <w:r w:rsidRPr="00996EB2">
        <w:t xml:space="preserve"> window.</w:t>
      </w:r>
    </w:p>
    <w:p w14:paraId="154527A2" w14:textId="77777777" w:rsidR="00D423E3" w:rsidRDefault="00907B24" w:rsidP="00FC6E51">
      <w:pPr>
        <w:pStyle w:val="bullet"/>
        <w:tabs>
          <w:tab w:val="left" w:pos="1260"/>
        </w:tabs>
        <w:ind w:left="720"/>
      </w:pPr>
      <w:r w:rsidRPr="00996EB2">
        <w:t xml:space="preserve">Click </w:t>
      </w:r>
      <w:r w:rsidRPr="00996EB2">
        <w:rPr>
          <w:i/>
        </w:rPr>
        <w:t>Yes</w:t>
      </w:r>
      <w:r w:rsidRPr="00996EB2">
        <w:t xml:space="preserve"> when prompted to “Save this fil</w:t>
      </w:r>
      <w:r w:rsidR="00827A13" w:rsidRPr="00996EB2">
        <w:t>e associated with PM</w:t>
      </w:r>
      <w:r w:rsidR="00827A13" w:rsidRPr="000D44E5">
        <w:t>2.5</w:t>
      </w:r>
      <w:r w:rsidR="00827A13" w:rsidRPr="00996EB2">
        <w:t xml:space="preserve"> and </w:t>
      </w:r>
      <w:r w:rsidR="002B5E36" w:rsidRPr="002B5E36">
        <w:t>2011</w:t>
      </w:r>
      <w:r w:rsidR="00697B96">
        <w:t>.”</w:t>
      </w:r>
    </w:p>
    <w:p w14:paraId="511F1DA4" w14:textId="77777777" w:rsidR="00D423E3" w:rsidRDefault="00907B24" w:rsidP="00FC6E51">
      <w:pPr>
        <w:pStyle w:val="bullet"/>
        <w:tabs>
          <w:tab w:val="left" w:pos="1260"/>
        </w:tabs>
        <w:ind w:left="720"/>
      </w:pPr>
      <w:r w:rsidRPr="00996EB2">
        <w:t xml:space="preserve">Confirm that </w:t>
      </w:r>
      <w:r w:rsidRPr="00D423E3">
        <w:rPr>
          <w:i/>
        </w:rPr>
        <w:t>PM</w:t>
      </w:r>
      <w:r w:rsidRPr="000D44E5">
        <w:rPr>
          <w:i/>
        </w:rPr>
        <w:t>2.5</w:t>
      </w:r>
      <w:r w:rsidRPr="007247C8">
        <w:t xml:space="preserve"> </w:t>
      </w:r>
      <w:r w:rsidRPr="00996EB2">
        <w:t xml:space="preserve">is listed in the </w:t>
      </w:r>
      <w:r w:rsidRPr="00D423E3">
        <w:rPr>
          <w:i/>
        </w:rPr>
        <w:t>Dataset Contents</w:t>
      </w:r>
      <w:r w:rsidRPr="00996EB2">
        <w:t xml:space="preserve"> box.</w:t>
      </w:r>
      <w:r w:rsidR="00DB26E2" w:rsidRPr="00996EB2">
        <w:t xml:space="preserve"> The window should look like this:</w:t>
      </w:r>
    </w:p>
    <w:p w14:paraId="4DA4D87D" w14:textId="2BBF10E6" w:rsidR="00697B96" w:rsidRDefault="00A664B5" w:rsidP="00FC6E51">
      <w:pPr>
        <w:pStyle w:val="bullet"/>
        <w:numPr>
          <w:ilvl w:val="0"/>
          <w:numId w:val="0"/>
        </w:numPr>
        <w:jc w:val="center"/>
      </w:pPr>
      <w:r>
        <w:drawing>
          <wp:inline distT="0" distB="0" distL="0" distR="0" wp14:anchorId="24D78B51" wp14:editId="0DCB9516">
            <wp:extent cx="2156803" cy="3495675"/>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158888" cy="3499055"/>
                    </a:xfrm>
                    <a:prstGeom prst="rect">
                      <a:avLst/>
                    </a:prstGeom>
                  </pic:spPr>
                </pic:pic>
              </a:graphicData>
            </a:graphic>
          </wp:inline>
        </w:drawing>
      </w:r>
    </w:p>
    <w:p w14:paraId="183A13DD" w14:textId="77777777" w:rsidR="00F022B9" w:rsidRPr="00996EB2" w:rsidRDefault="00907B24" w:rsidP="00FC6E51">
      <w:pPr>
        <w:pStyle w:val="bullet"/>
        <w:ind w:left="720"/>
      </w:pPr>
      <w:r w:rsidRPr="00996EB2">
        <w:lastRenderedPageBreak/>
        <w:t xml:space="preserve">Click </w:t>
      </w:r>
      <w:r w:rsidRPr="00996EB2">
        <w:rPr>
          <w:i/>
        </w:rPr>
        <w:t>OK</w:t>
      </w:r>
      <w:r w:rsidRPr="00996EB2">
        <w:t xml:space="preserve"> to close the </w:t>
      </w:r>
      <w:r w:rsidRPr="00A940FD">
        <w:rPr>
          <w:b/>
        </w:rPr>
        <w:t>Monitor Dataset Definition</w:t>
      </w:r>
      <w:r w:rsidRPr="00996EB2">
        <w:t xml:space="preserve"> window</w:t>
      </w:r>
      <w:r w:rsidR="00517837" w:rsidRPr="00996EB2">
        <w:t xml:space="preserve"> and return to the </w:t>
      </w:r>
      <w:r w:rsidR="00517837" w:rsidRPr="00A940FD">
        <w:rPr>
          <w:b/>
        </w:rPr>
        <w:t>Manage Monitor Datasets</w:t>
      </w:r>
      <w:r w:rsidR="00517837" w:rsidRPr="00996EB2">
        <w:t xml:space="preserve"> window.</w:t>
      </w:r>
    </w:p>
    <w:p w14:paraId="183A13DE" w14:textId="3FDAD4AE" w:rsidR="00FE5C2F" w:rsidRDefault="00FE5C2F" w:rsidP="00FC6E51">
      <w:pPr>
        <w:pStyle w:val="bullet"/>
        <w:ind w:left="720"/>
      </w:pPr>
      <w:r w:rsidRPr="00996EB2">
        <w:t xml:space="preserve">Your </w:t>
      </w:r>
      <w:r w:rsidRPr="00947E95">
        <w:rPr>
          <w:b/>
        </w:rPr>
        <w:t>Manage Monitor Datasets</w:t>
      </w:r>
      <w:r w:rsidRPr="00996EB2">
        <w:t xml:space="preserve"> screen should look like the following:</w:t>
      </w:r>
    </w:p>
    <w:p w14:paraId="1BE51004" w14:textId="237E7AFE" w:rsidR="009910D0" w:rsidRDefault="00D423E3" w:rsidP="00947E95">
      <w:pPr>
        <w:pStyle w:val="Body"/>
        <w:jc w:val="center"/>
      </w:pPr>
      <w:r>
        <w:rPr>
          <w:noProof/>
        </w:rPr>
        <w:drawing>
          <wp:inline distT="0" distB="0" distL="0" distR="0" wp14:anchorId="3FBC2FEE" wp14:editId="5980CD96">
            <wp:extent cx="4966569" cy="3354980"/>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itor dataset.PNG"/>
                    <pic:cNvPicPr/>
                  </pic:nvPicPr>
                  <pic:blipFill>
                    <a:blip r:embed="rId38">
                      <a:extLst>
                        <a:ext uri="{28A0092B-C50C-407E-A947-70E740481C1C}">
                          <a14:useLocalDpi xmlns:a14="http://schemas.microsoft.com/office/drawing/2010/main" val="0"/>
                        </a:ext>
                      </a:extLst>
                    </a:blip>
                    <a:stretch>
                      <a:fillRect/>
                    </a:stretch>
                  </pic:blipFill>
                  <pic:spPr>
                    <a:xfrm>
                      <a:off x="0" y="0"/>
                      <a:ext cx="4966569" cy="3354980"/>
                    </a:xfrm>
                    <a:prstGeom prst="rect">
                      <a:avLst/>
                    </a:prstGeom>
                  </pic:spPr>
                </pic:pic>
              </a:graphicData>
            </a:graphic>
          </wp:inline>
        </w:drawing>
      </w:r>
    </w:p>
    <w:p w14:paraId="183A13DF" w14:textId="4CE1B4E8" w:rsidR="00517837" w:rsidRPr="00996EB2" w:rsidRDefault="00517837" w:rsidP="005340CF">
      <w:pPr>
        <w:spacing w:before="120" w:after="0"/>
        <w:jc w:val="center"/>
        <w:rPr>
          <w:rFonts w:asciiTheme="majorHAnsi" w:hAnsiTheme="majorHAnsi"/>
        </w:rPr>
      </w:pPr>
    </w:p>
    <w:p w14:paraId="183A13E1" w14:textId="7B1B6AFF" w:rsidR="00FE5C2F" w:rsidRPr="00755FFC" w:rsidRDefault="007065C0" w:rsidP="00FC6E51">
      <w:pPr>
        <w:pStyle w:val="bullet"/>
        <w:numPr>
          <w:ilvl w:val="0"/>
          <w:numId w:val="17"/>
        </w:numPr>
        <w:ind w:left="720"/>
        <w:rPr>
          <w:i/>
        </w:rPr>
      </w:pPr>
      <w:r w:rsidRPr="006A758E">
        <w:rPr>
          <w:b/>
        </w:rPr>
        <mc:AlternateContent>
          <mc:Choice Requires="wps">
            <w:drawing>
              <wp:anchor distT="0" distB="0" distL="114300" distR="114300" simplePos="0" relativeHeight="251734016" behindDoc="0" locked="0" layoutInCell="1" allowOverlap="1" wp14:anchorId="5351DA46" wp14:editId="2B174095">
                <wp:simplePos x="0" y="0"/>
                <wp:positionH relativeFrom="column">
                  <wp:posOffset>-9525</wp:posOffset>
                </wp:positionH>
                <wp:positionV relativeFrom="paragraph">
                  <wp:posOffset>612140</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15FC760E" w14:textId="27C49935" w:rsidR="00B427CA" w:rsidRPr="007065C0" w:rsidRDefault="00B427CA" w:rsidP="007065C0">
                            <w:pPr>
                              <w:rPr>
                                <w:b/>
                                <w:sz w:val="20"/>
                                <w:szCs w:val="20"/>
                              </w:rPr>
                            </w:pPr>
                            <w:r w:rsidRPr="007065C0">
                              <w:rPr>
                                <w:b/>
                                <w:sz w:val="20"/>
                                <w:szCs w:val="20"/>
                              </w:rPr>
                              <w:t xml:space="preserve">Note: </w:t>
                            </w:r>
                            <w:r w:rsidRPr="007065C0">
                              <w:rPr>
                                <w:sz w:val="20"/>
                                <w:szCs w:val="20"/>
                              </w:rPr>
                              <w:t xml:space="preserve">If the purpose of your analysis is to examine air quality data, you can directly go to Section 4 now to create and map air quality grids. If you want to estimate health benefits, you will need to continue using this </w:t>
                            </w:r>
                            <w:r>
                              <w:rPr>
                                <w:sz w:val="20"/>
                                <w:szCs w:val="20"/>
                              </w:rPr>
                              <w:t>g</w:t>
                            </w:r>
                            <w:r w:rsidRPr="007065C0">
                              <w:rPr>
                                <w:sz w:val="20"/>
                                <w:szCs w:val="20"/>
                              </w:rPr>
                              <w:t>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351DA46" id="Rounded Rectangle 41" o:spid="_x0000_s1031" style="position:absolute;left:0;text-align:left;margin-left:-.75pt;margin-top:48.2pt;width:476.7pt;height:5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" filled="f" strokecolor="#4f81bd [3204]">
                <v:textbox>
                  <w:txbxContent>
                    <w:p w14:paraId="15FC760E" w14:textId="27C49935" w:rsidR="00B427CA" w:rsidRPr="007065C0" w:rsidRDefault="00B427CA" w:rsidP="007065C0">
                      <w:pPr>
                        <w:rPr>
                          <w:b/>
                          <w:sz w:val="20"/>
                          <w:szCs w:val="20"/>
                        </w:rPr>
                      </w:pPr>
                      <w:r w:rsidRPr="007065C0">
                        <w:rPr>
                          <w:b/>
                          <w:sz w:val="20"/>
                          <w:szCs w:val="20"/>
                        </w:rPr>
                        <w:t xml:space="preserve">Note: </w:t>
                      </w:r>
                      <w:r w:rsidRPr="007065C0">
                        <w:rPr>
                          <w:sz w:val="20"/>
                          <w:szCs w:val="20"/>
                        </w:rPr>
                        <w:t xml:space="preserve">If the purpose of your analysis is to examine air quality data, you can directly go to Section 4 now to create and map air quality grids. If you want to estimate health benefits, you will need to continue using this </w:t>
                      </w:r>
                      <w:r>
                        <w:rPr>
                          <w:sz w:val="20"/>
                          <w:szCs w:val="20"/>
                        </w:rPr>
                        <w:t>g</w:t>
                      </w:r>
                      <w:r w:rsidRPr="007065C0">
                        <w:rPr>
                          <w:sz w:val="20"/>
                          <w:szCs w:val="20"/>
                        </w:rPr>
                        <w:t>uide to add a few more datasets.</w:t>
                      </w:r>
                    </w:p>
                  </w:txbxContent>
                </v:textbox>
                <w10:wrap type="square"/>
              </v:roundrect>
            </w:pict>
          </mc:Fallback>
        </mc:AlternateContent>
      </w:r>
      <w:r w:rsidR="00FE5C2F" w:rsidRPr="006A758E">
        <w:t xml:space="preserve">Click the </w:t>
      </w:r>
      <w:r w:rsidR="00FE5C2F" w:rsidRPr="006A758E">
        <w:rPr>
          <w:i/>
        </w:rPr>
        <w:t>OK</w:t>
      </w:r>
      <w:r w:rsidR="00FE5C2F" w:rsidRPr="006A758E">
        <w:t xml:space="preserve"> button to retur</w:t>
      </w:r>
      <w:r w:rsidR="00DB26E2" w:rsidRPr="006A758E">
        <w:t xml:space="preserve">n to the </w:t>
      </w:r>
      <w:r w:rsidR="00DB26E2" w:rsidRPr="006A758E">
        <w:rPr>
          <w:b/>
        </w:rPr>
        <w:t>Modify Datasets</w:t>
      </w:r>
      <w:r w:rsidR="00DB26E2" w:rsidRPr="006A758E">
        <w:t xml:space="preserve"> window. Y</w:t>
      </w:r>
      <w:r w:rsidR="00FE5C2F" w:rsidRPr="006A758E">
        <w:t xml:space="preserve">ou will see </w:t>
      </w:r>
      <w:r w:rsidR="00C44FC7" w:rsidRPr="006A758E">
        <w:rPr>
          <w:i/>
        </w:rPr>
        <w:t>India</w:t>
      </w:r>
      <w:r w:rsidR="00FE5C2F" w:rsidRPr="006A758E">
        <w:rPr>
          <w:i/>
        </w:rPr>
        <w:t xml:space="preserve"> PM</w:t>
      </w:r>
      <w:r w:rsidR="009910D0" w:rsidRPr="006A758E">
        <w:rPr>
          <w:i/>
        </w:rPr>
        <w:t xml:space="preserve"> </w:t>
      </w:r>
      <w:r w:rsidR="00517837" w:rsidRPr="00755FFC">
        <w:rPr>
          <w:i/>
        </w:rPr>
        <w:t>Monitors</w:t>
      </w:r>
      <w:r w:rsidR="00517837" w:rsidRPr="006A758E">
        <w:t xml:space="preserve"> appear in the Monitor Datas</w:t>
      </w:r>
      <w:r w:rsidR="00FE5C2F" w:rsidRPr="006A758E">
        <w:t>ets box.</w:t>
      </w:r>
    </w:p>
    <w:p w14:paraId="183A13E2" w14:textId="7B54557B" w:rsidR="00DB37E9" w:rsidRDefault="00DB37E9" w:rsidP="0088767D">
      <w:pPr>
        <w:tabs>
          <w:tab w:val="left" w:pos="180"/>
        </w:tabs>
        <w:spacing w:before="120" w:after="0"/>
        <w:ind w:left="360"/>
        <w:rPr>
          <w:rFonts w:asciiTheme="majorHAnsi" w:hAnsiTheme="majorHAnsi"/>
        </w:rPr>
      </w:pPr>
    </w:p>
    <w:p w14:paraId="183A13E4" w14:textId="4234C3AE" w:rsidR="00DB37E9" w:rsidRDefault="006769F5" w:rsidP="009910D0">
      <w:pPr>
        <w:pStyle w:val="Body"/>
      </w:pPr>
      <w:r>
        <w:rPr>
          <w:noProof/>
        </w:rPr>
        <mc:AlternateContent>
          <mc:Choice Requires="wpg">
            <w:drawing>
              <wp:anchor distT="0" distB="0" distL="114300" distR="114300" simplePos="0" relativeHeight="251659264" behindDoc="0" locked="0" layoutInCell="1" allowOverlap="1" wp14:anchorId="2F92353B" wp14:editId="490CA421">
                <wp:simplePos x="0" y="0"/>
                <wp:positionH relativeFrom="column">
                  <wp:posOffset>4139565</wp:posOffset>
                </wp:positionH>
                <wp:positionV relativeFrom="paragraph">
                  <wp:posOffset>8890</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75C25E" id="Group 33" o:spid="_x0000_s1026" style="position:absolute;margin-left:325.95pt;margin-top:.7pt;width:149.6pt;height:168.65pt;z-index:251659264;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">
                <v:shape id="Picture 689" o:spid="_x0000_s1027" type="#_x0000_t75" style="position:absolute;width:23631;height:25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" stroked="t" strokecolor="black [3213]">
                  <v:imagedata r:id="rId39" o:title=""/>
                  <v:path arrowok="t"/>
                </v:shape>
                <v:rect id="Rectangle 4" o:spid="_x0000_s1028" style="position:absolute;left:5700;top:2375;width:8382;height:1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" filled="f" strokecolor="red" strokeweight="1.5pt"/>
                <w10:wrap type="square"/>
              </v:group>
            </w:pict>
          </mc:Fallback>
        </mc:AlternateContent>
      </w:r>
      <w:r w:rsidR="00DB37E9">
        <w:t xml:space="preserve">You have now finished adding the pollutant data </w:t>
      </w:r>
      <w:r w:rsidR="00110AF0">
        <w:t xml:space="preserve">necessary </w:t>
      </w:r>
      <w:r w:rsidR="00DB37E9">
        <w:t xml:space="preserve">for our analysis. </w:t>
      </w:r>
      <w:r w:rsidR="00F15B85">
        <w:t xml:space="preserve">The data you just loaded in the </w:t>
      </w:r>
      <w:r w:rsidR="00F15B85">
        <w:rPr>
          <w:b/>
        </w:rPr>
        <w:t xml:space="preserve">Modify Datasets </w:t>
      </w:r>
      <w:r w:rsidR="00F15B85">
        <w:t xml:space="preserve">window will be used in Step 1 of the stoplight indicator, Air Quality Surfaces. Because </w:t>
      </w:r>
      <w:r w:rsidR="00F30488">
        <w:t xml:space="preserve">you </w:t>
      </w:r>
      <w:r w:rsidR="00F15B85">
        <w:t>have not started the analysis, these stoplights are still yellow, as shown in the figure to the right.</w:t>
      </w:r>
    </w:p>
    <w:p w14:paraId="333A9D16" w14:textId="1A6E3A8C" w:rsidR="004F07C1" w:rsidRPr="009910D0" w:rsidRDefault="00A8391D" w:rsidP="009910D0">
      <w:pPr>
        <w:pStyle w:val="Body"/>
        <w:rPr>
          <w:b/>
          <w:u w:val="single"/>
        </w:rPr>
      </w:pPr>
      <w:r w:rsidRPr="009910D0">
        <w:rPr>
          <w:b/>
          <w:u w:val="single"/>
        </w:rPr>
        <w:t>Question for Students</w:t>
      </w:r>
    </w:p>
    <w:p w14:paraId="183A13E6" w14:textId="5A8EA78C" w:rsidR="000B3112" w:rsidRDefault="000B3112" w:rsidP="00327722">
      <w:pPr>
        <w:pStyle w:val="Body"/>
        <w:rPr>
          <w:b/>
        </w:rPr>
      </w:pPr>
      <w:r w:rsidRPr="00327722">
        <w:rPr>
          <w:b/>
        </w:rPr>
        <w:t>What is the air quality metric for the</w:t>
      </w:r>
      <w:r w:rsidR="00C44FC7">
        <w:rPr>
          <w:b/>
        </w:rPr>
        <w:t xml:space="preserve"> India</w:t>
      </w:r>
      <w:r w:rsidRPr="00327722">
        <w:rPr>
          <w:b/>
        </w:rPr>
        <w:t xml:space="preserve"> PM</w:t>
      </w:r>
      <w:r w:rsidRPr="00C67480">
        <w:rPr>
          <w:b/>
          <w:vertAlign w:val="subscript"/>
        </w:rPr>
        <w:t>2.5</w:t>
      </w:r>
      <w:r w:rsidRPr="00327722">
        <w:rPr>
          <w:b/>
        </w:rPr>
        <w:t xml:space="preserve"> monitor data</w:t>
      </w:r>
      <w:r w:rsidR="004E45A4">
        <w:rPr>
          <w:b/>
        </w:rPr>
        <w:t xml:space="preserve"> you input into </w:t>
      </w:r>
      <w:proofErr w:type="spellStart"/>
      <w:r w:rsidR="004E45A4">
        <w:rPr>
          <w:b/>
        </w:rPr>
        <w:t>BenMAP</w:t>
      </w:r>
      <w:proofErr w:type="spellEnd"/>
      <w:r w:rsidRPr="00327722">
        <w:rPr>
          <w:b/>
        </w:rPr>
        <w:t>?</w:t>
      </w:r>
    </w:p>
    <w:bookmarkStart w:id="35" w:name="_Toc481495902"/>
    <w:bookmarkStart w:id="36" w:name="_Toc1031053"/>
    <w:bookmarkStart w:id="37" w:name="_Toc481495901"/>
    <w:p w14:paraId="37576EE7" w14:textId="6D58B584" w:rsidR="008105C0" w:rsidRPr="00996EB2" w:rsidRDefault="008105C0" w:rsidP="008105C0">
      <w:pPr>
        <w:pStyle w:val="Heading2"/>
      </w:pPr>
      <w:r>
        <w:rPr>
          <w:noProof/>
        </w:rPr>
        <w:lastRenderedPageBreak/>
        <mc:AlternateContent>
          <mc:Choice Requires="wpg">
            <w:drawing>
              <wp:anchor distT="0" distB="0" distL="114300" distR="114300" simplePos="0" relativeHeight="251754496" behindDoc="1" locked="1" layoutInCell="1" allowOverlap="1" wp14:anchorId="4A1AA508" wp14:editId="7B3A1259">
                <wp:simplePos x="0" y="0"/>
                <wp:positionH relativeFrom="margin">
                  <wp:posOffset>3917950</wp:posOffset>
                </wp:positionH>
                <wp:positionV relativeFrom="paragraph">
                  <wp:posOffset>309880</wp:posOffset>
                </wp:positionV>
                <wp:extent cx="2095500" cy="3081655"/>
                <wp:effectExtent l="0" t="0" r="0" b="4445"/>
                <wp:wrapSquare wrapText="bothSides"/>
                <wp:docPr id="720" name="Group 720"/>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719" name="Picture 71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7" name="Rectangle 717"/>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8" name="Rectangle 718"/>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16D7C8" id="Group 720" o:spid="_x0000_s1026" style="position:absolute;margin-left:308.5pt;margin-top:24.4pt;width:165pt;height:242.65pt;z-index:-251561984;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">
                <v:shape id="Picture 719"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">
                  <v:imagedata r:id="rId28" o:title=""/>
                </v:shape>
                <v:rect id="Rectangle 717" o:spid="_x0000_s1028" style="position:absolute;left:715;top:8587;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" filled="f" strokecolor="red"/>
                <v:rect id="Rectangle 718" o:spid="_x0000_s1029" style="position:absolute;left:13119;top:1272;width:2704;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" filled="f" strokecolor="red"/>
                <w10:wrap type="square" anchorx="margin"/>
                <w10:anchorlock/>
              </v:group>
            </w:pict>
          </mc:Fallback>
        </mc:AlternateContent>
      </w:r>
      <w:r>
        <w:t>3.4</w:t>
      </w:r>
      <w:r w:rsidRPr="00996EB2">
        <w:t xml:space="preserve"> </w:t>
      </w:r>
      <w:r>
        <w:tab/>
      </w:r>
      <w:r w:rsidRPr="00996EB2">
        <w:t>Add Population Data</w:t>
      </w:r>
      <w:bookmarkEnd w:id="35"/>
      <w:bookmarkEnd w:id="36"/>
    </w:p>
    <w:p w14:paraId="30465DCC" w14:textId="7D43B85C" w:rsidR="008105C0" w:rsidRPr="00996EB2" w:rsidRDefault="008105C0" w:rsidP="008105C0">
      <w:pPr>
        <w:pStyle w:val="Body"/>
        <w:rPr>
          <w:noProof/>
        </w:rPr>
      </w:pPr>
      <w:r w:rsidRPr="00996EB2">
        <w:rPr>
          <w:noProof/>
        </w:rPr>
        <w:t>BenMAP</w:t>
      </w:r>
      <w:r>
        <w:rPr>
          <w:noProof/>
        </w:rPr>
        <w:t>-CE</w:t>
      </w:r>
      <w:r w:rsidRPr="00996EB2">
        <w:rPr>
          <w:noProof/>
        </w:rPr>
        <w:t xml:space="preserve"> requires population data in order to calculate the number of negative health outcomes over a period of time, based on the supplied incidence rates. To familiarize yourself with the required format for this data, open the </w:t>
      </w:r>
      <w:r>
        <w:rPr>
          <w:noProof/>
        </w:rPr>
        <w:t xml:space="preserve">India </w:t>
      </w:r>
      <w:r w:rsidRPr="00996EB2">
        <w:rPr>
          <w:noProof/>
        </w:rPr>
        <w:t xml:space="preserve">population file </w:t>
      </w:r>
      <w:r w:rsidRPr="00C44FC7">
        <w:rPr>
          <w:noProof/>
        </w:rPr>
        <w:t>(“India_</w:t>
      </w:r>
      <w:r>
        <w:rPr>
          <w:noProof/>
        </w:rPr>
        <w:t>_State_</w:t>
      </w:r>
      <w:r w:rsidRPr="00C44FC7">
        <w:rPr>
          <w:noProof/>
        </w:rPr>
        <w:t>Population_2011.cs</w:t>
      </w:r>
      <w:r w:rsidRPr="00996EB2">
        <w:rPr>
          <w:noProof/>
        </w:rPr>
        <w:t>v”) in Excel or a text editor.</w:t>
      </w:r>
      <w:r w:rsidR="00121925">
        <w:rPr>
          <w:noProof/>
        </w:rPr>
        <w:t xml:space="preserve"> </w:t>
      </w:r>
      <w:r w:rsidRPr="00996EB2">
        <w:rPr>
          <w:noProof/>
        </w:rPr>
        <w:t>Information on the proper setup for a population file is also available in section 4.1.5 of the BenMAP</w:t>
      </w:r>
      <w:r>
        <w:rPr>
          <w:noProof/>
        </w:rPr>
        <w:t>-CE</w:t>
      </w:r>
      <w:r w:rsidRPr="00996EB2">
        <w:rPr>
          <w:noProof/>
        </w:rPr>
        <w:t xml:space="preserve"> User’s Manual</w:t>
      </w:r>
      <w:r w:rsidRPr="00C44FC7">
        <w:rPr>
          <w:noProof/>
        </w:rPr>
        <w:t>. Note that race</w:t>
      </w:r>
      <w:r w:rsidR="00A44E12">
        <w:rPr>
          <w:noProof/>
        </w:rPr>
        <w:t xml:space="preserve"> and</w:t>
      </w:r>
      <w:r w:rsidRPr="00C44FC7">
        <w:rPr>
          <w:noProof/>
        </w:rPr>
        <w:t xml:space="preserve"> ethnicity are identified as “ALL”, </w:t>
      </w:r>
      <w:r w:rsidR="00A44E12">
        <w:rPr>
          <w:noProof/>
        </w:rPr>
        <w:t xml:space="preserve">gender is stratified by Male and Female, </w:t>
      </w:r>
      <w:r w:rsidRPr="00C44FC7">
        <w:rPr>
          <w:noProof/>
        </w:rPr>
        <w:t xml:space="preserve">and there </w:t>
      </w:r>
      <w:r w:rsidR="008E0739">
        <w:rPr>
          <w:noProof/>
        </w:rPr>
        <w:t>17 age groups</w:t>
      </w:r>
      <w:r w:rsidRPr="00C44FC7">
        <w:rPr>
          <w:noProof/>
        </w:rPr>
        <w:t>.</w:t>
      </w:r>
      <w:r w:rsidRPr="00996EB2">
        <w:rPr>
          <w:noProof/>
        </w:rPr>
        <w:t xml:space="preserve"> </w:t>
      </w:r>
      <w:r>
        <w:rPr>
          <w:noProof/>
        </w:rPr>
        <w:t xml:space="preserve">To add population data in BenMAP-CE you must specify a population configuration that details the format of the data you would like to import. </w:t>
      </w:r>
      <w:r w:rsidRPr="00996EB2">
        <w:rPr>
          <w:noProof/>
        </w:rPr>
        <w:t>You are going to add th</w:t>
      </w:r>
      <w:r>
        <w:rPr>
          <w:noProof/>
        </w:rPr>
        <w:t xml:space="preserve">e gender and age ranges as part of the </w:t>
      </w:r>
      <w:r w:rsidRPr="00996EB2">
        <w:rPr>
          <w:noProof/>
        </w:rPr>
        <w:t xml:space="preserve">configuration </w:t>
      </w:r>
      <w:r>
        <w:rPr>
          <w:noProof/>
        </w:rPr>
        <w:t>for</w:t>
      </w:r>
      <w:r w:rsidRPr="00996EB2">
        <w:rPr>
          <w:noProof/>
        </w:rPr>
        <w:t xml:space="preserve"> this population dataset. To add the file to BenMAP</w:t>
      </w:r>
      <w:r>
        <w:rPr>
          <w:noProof/>
        </w:rPr>
        <w:t>-CE</w:t>
      </w:r>
      <w:r w:rsidRPr="00996EB2">
        <w:rPr>
          <w:noProof/>
        </w:rPr>
        <w:t xml:space="preserve">, close the file and return to the </w:t>
      </w:r>
      <w:r w:rsidRPr="00996EB2">
        <w:rPr>
          <w:b/>
          <w:noProof/>
        </w:rPr>
        <w:t>Modify Datasets</w:t>
      </w:r>
      <w:r w:rsidRPr="00996EB2">
        <w:rPr>
          <w:noProof/>
        </w:rPr>
        <w:t xml:space="preserve"> window.</w:t>
      </w:r>
    </w:p>
    <w:p w14:paraId="168938B3" w14:textId="77777777" w:rsidR="008105C0" w:rsidRPr="00996EB2" w:rsidRDefault="008105C0" w:rsidP="00FC6E51">
      <w:pPr>
        <w:pStyle w:val="bullet"/>
        <w:ind w:left="720"/>
      </w:pPr>
      <w:r w:rsidRPr="00996EB2">
        <w:t xml:space="preserve">Click the </w:t>
      </w:r>
      <w:r w:rsidRPr="00996EB2">
        <w:rPr>
          <w:i/>
        </w:rPr>
        <w:t>Manage</w:t>
      </w:r>
      <w:r w:rsidRPr="00996EB2">
        <w:t xml:space="preserve"> button under the Population Datasets box. This will bring up the </w:t>
      </w:r>
      <w:r w:rsidRPr="00DB5EBF">
        <w:rPr>
          <w:b/>
        </w:rPr>
        <w:t>Manage Population Datasets</w:t>
      </w:r>
      <w:r w:rsidRPr="00996EB2">
        <w:t xml:space="preserve"> window.</w:t>
      </w:r>
    </w:p>
    <w:p w14:paraId="2950D97C" w14:textId="2A048C92" w:rsidR="008105C0" w:rsidRPr="00996EB2" w:rsidRDefault="008105C0" w:rsidP="00FC6E51">
      <w:pPr>
        <w:pStyle w:val="bullet"/>
        <w:ind w:left="720"/>
      </w:pPr>
      <w:r w:rsidRPr="00996EB2">
        <w:t xml:space="preserve">Click the </w:t>
      </w:r>
      <w:r w:rsidRPr="00996EB2">
        <w:rPr>
          <w:i/>
        </w:rPr>
        <w:t>Add</w:t>
      </w:r>
      <w:r w:rsidRPr="00996EB2">
        <w:t xml:space="preserve"> button under the Available Datasets box. This will bring up the </w:t>
      </w:r>
      <w:r w:rsidRPr="00DB5EBF">
        <w:rPr>
          <w:b/>
        </w:rPr>
        <w:t>Load Population Dataset</w:t>
      </w:r>
      <w:r w:rsidRPr="00996EB2">
        <w:t xml:space="preserve"> window.</w:t>
      </w:r>
    </w:p>
    <w:p w14:paraId="1DB43534" w14:textId="77777777" w:rsidR="008105C0" w:rsidRPr="00996EB2" w:rsidRDefault="008105C0" w:rsidP="00FC6E51">
      <w:pPr>
        <w:pStyle w:val="bullet"/>
        <w:ind w:left="720"/>
      </w:pPr>
      <w:r w:rsidRPr="00996EB2">
        <w:t>In the Population Dataset Name box, type “</w:t>
      </w:r>
      <w:r>
        <w:t xml:space="preserve">India </w:t>
      </w:r>
      <w:r w:rsidRPr="00817BA2">
        <w:t>Population</w:t>
      </w:r>
      <w:r w:rsidRPr="00996EB2">
        <w:t>”. This will be the name of the new population dataset.</w:t>
      </w:r>
    </w:p>
    <w:p w14:paraId="2569C67D" w14:textId="7A520A91" w:rsidR="008105C0" w:rsidRPr="00996EB2" w:rsidRDefault="008105C0" w:rsidP="00FC6E51">
      <w:pPr>
        <w:pStyle w:val="bullet"/>
        <w:ind w:left="720"/>
      </w:pPr>
      <w:r w:rsidRPr="00996EB2">
        <w:t xml:space="preserve">In the Grid Definition drop-down window, select </w:t>
      </w:r>
      <w:r w:rsidRPr="00E52A1C">
        <w:rPr>
          <w:i/>
        </w:rPr>
        <w:t xml:space="preserve">India </w:t>
      </w:r>
      <w:r>
        <w:rPr>
          <w:i/>
        </w:rPr>
        <w:t>State</w:t>
      </w:r>
      <w:r w:rsidRPr="00E52A1C">
        <w:rPr>
          <w:i/>
        </w:rPr>
        <w:t>s</w:t>
      </w:r>
      <w:r w:rsidR="00A44E12">
        <w:t>, because the population data is reported at the State level.</w:t>
      </w:r>
    </w:p>
    <w:p w14:paraId="65F05E88" w14:textId="77777777" w:rsidR="008105C0" w:rsidRPr="00996EB2" w:rsidRDefault="008105C0" w:rsidP="00FC6E51">
      <w:pPr>
        <w:pStyle w:val="bullet"/>
        <w:ind w:left="720"/>
      </w:pPr>
      <w:r w:rsidRPr="00996EB2">
        <w:t>Next, you need to define</w:t>
      </w:r>
      <w:r>
        <w:t xml:space="preserve"> the format of</w:t>
      </w:r>
      <w:r w:rsidRPr="00996EB2">
        <w:t xml:space="preserve"> the population data you are loading into BenMAP-CE. </w:t>
      </w:r>
      <w:r>
        <w:t>Below</w:t>
      </w:r>
      <w:r w:rsidRPr="00996EB2">
        <w:t xml:space="preserve"> the Population Configuration box, select </w:t>
      </w:r>
      <w:r w:rsidRPr="00996EB2">
        <w:rPr>
          <w:i/>
        </w:rPr>
        <w:t>Add</w:t>
      </w:r>
      <w:r w:rsidRPr="00996EB2">
        <w:t xml:space="preserve"> to open up the </w:t>
      </w:r>
      <w:r>
        <w:rPr>
          <w:b/>
        </w:rPr>
        <w:t>Population Configuration</w:t>
      </w:r>
      <w:r>
        <w:t xml:space="preserve"> window</w:t>
      </w:r>
      <w:r w:rsidRPr="00996EB2">
        <w:t xml:space="preserve">. </w:t>
      </w:r>
    </w:p>
    <w:p w14:paraId="51677F4A" w14:textId="77777777" w:rsidR="008105C0" w:rsidRPr="00996EB2" w:rsidRDefault="008105C0" w:rsidP="00FC6E51">
      <w:pPr>
        <w:pStyle w:val="bullet"/>
        <w:ind w:left="720"/>
      </w:pPr>
      <w:r w:rsidRPr="00996EB2">
        <w:t>In the Population Configuration Name box, type “</w:t>
      </w:r>
      <w:r>
        <w:t xml:space="preserve">India </w:t>
      </w:r>
      <w:r w:rsidRPr="00817BA2">
        <w:t>Configuration</w:t>
      </w:r>
      <w:r w:rsidRPr="00996EB2">
        <w:t>”.</w:t>
      </w:r>
      <w:r w:rsidRPr="00996EB2">
        <w:rPr>
          <w:i/>
        </w:rPr>
        <w:t xml:space="preserve"> </w:t>
      </w:r>
      <w:r w:rsidRPr="00996EB2">
        <w:t>This will be the name of the new population configuration dataset.</w:t>
      </w:r>
    </w:p>
    <w:p w14:paraId="0A8B2BB4" w14:textId="77777777" w:rsidR="008105C0" w:rsidRDefault="008105C0" w:rsidP="00FC6E51">
      <w:pPr>
        <w:pStyle w:val="bullet"/>
        <w:ind w:left="720"/>
      </w:pPr>
      <w:r w:rsidRPr="003101F7">
        <w:t xml:space="preserve">Select </w:t>
      </w:r>
      <w:r w:rsidRPr="003101F7">
        <w:rPr>
          <w:i/>
        </w:rPr>
        <w:t>ALL</w:t>
      </w:r>
      <w:r w:rsidRPr="00996EB2">
        <w:t xml:space="preserve"> for Race</w:t>
      </w:r>
      <w:r>
        <w:t xml:space="preserve"> and </w:t>
      </w:r>
      <w:r w:rsidRPr="00996EB2">
        <w:t>Ethnicity</w:t>
      </w:r>
      <w:r>
        <w:t xml:space="preserve">. Select </w:t>
      </w:r>
      <w:r w:rsidRPr="003101F7">
        <w:rPr>
          <w:i/>
        </w:rPr>
        <w:t>Male and Female</w:t>
      </w:r>
      <w:r>
        <w:t xml:space="preserve"> for Gender</w:t>
      </w:r>
      <w:r w:rsidRPr="00996EB2">
        <w:t xml:space="preserve">. You must press the white arrow to advance the selection into the empty box to the right of each list. </w:t>
      </w:r>
    </w:p>
    <w:p w14:paraId="1818487F" w14:textId="29DB1180" w:rsidR="008105C0" w:rsidRDefault="008105C0" w:rsidP="00FC6E51">
      <w:pPr>
        <w:pStyle w:val="bullet"/>
        <w:ind w:left="720"/>
      </w:pPr>
      <w:r w:rsidRPr="00996EB2">
        <w:t xml:space="preserve">Click </w:t>
      </w:r>
      <w:r w:rsidRPr="00D041C6">
        <w:rPr>
          <w:i/>
        </w:rPr>
        <w:t>Add</w:t>
      </w:r>
      <w:r w:rsidRPr="00996EB2">
        <w:t xml:space="preserve"> under the Age Ranges box to manually type in the incremental ages that correspond to the age ra</w:t>
      </w:r>
      <w:r w:rsidRPr="00D041C6">
        <w:rPr>
          <w:rStyle w:val="bulletChar"/>
        </w:rPr>
        <w:t>n</w:t>
      </w:r>
      <w:r w:rsidRPr="00996EB2">
        <w:t xml:space="preserve">ges from the CSV file. You must use exactly the same name </w:t>
      </w:r>
      <w:r>
        <w:t xml:space="preserve">for the age ranges </w:t>
      </w:r>
      <w:r w:rsidRPr="00996EB2">
        <w:t xml:space="preserve">as in the .csv file </w:t>
      </w:r>
      <w:r w:rsidRPr="00DC5EB0">
        <w:t xml:space="preserve">(“0TO4”). Enter the complete age range as the Age Range ID, and the start and end ages for the range in the “Low Age” and “High Age” fields. For example, when adding the 20 to 24 age range, the </w:t>
      </w:r>
      <w:r w:rsidRPr="00DC5EB0">
        <w:rPr>
          <w:b/>
        </w:rPr>
        <w:t>AgeRange Definition</w:t>
      </w:r>
      <w:r w:rsidRPr="00DC5EB0">
        <w:t xml:space="preserve"> window should look like the screenshot </w:t>
      </w:r>
      <w:r>
        <w:t xml:space="preserve">below. Note the difference between a zero (“0”) and a capital “O” </w:t>
      </w:r>
      <w:r>
        <w:lastRenderedPageBreak/>
        <w:t>when entering the Age Range IDs.</w:t>
      </w:r>
      <w:r w:rsidR="008E0739">
        <w:t xml:space="preserve"> Also note that the High Age for the “80UP” age group should be 99.</w:t>
      </w:r>
    </w:p>
    <w:p w14:paraId="76A1FB23" w14:textId="77777777" w:rsidR="008105C0" w:rsidRDefault="008105C0" w:rsidP="00FC6E51">
      <w:pPr>
        <w:pStyle w:val="bullet"/>
        <w:numPr>
          <w:ilvl w:val="0"/>
          <w:numId w:val="0"/>
        </w:numPr>
        <w:ind w:left="-90"/>
        <w:jc w:val="center"/>
      </w:pPr>
      <w:r>
        <w:drawing>
          <wp:inline distT="0" distB="0" distL="0" distR="0" wp14:anchorId="7DDED67E" wp14:editId="68D78AD8">
            <wp:extent cx="2326740" cy="1751398"/>
            <wp:effectExtent l="0" t="0" r="0" b="1270"/>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extLst>
                        <a:ext uri="{28A0092B-C50C-407E-A947-70E740481C1C}">
                          <a14:useLocalDpi xmlns:a14="http://schemas.microsoft.com/office/drawing/2010/main" val="0"/>
                        </a:ext>
                      </a:extLst>
                    </a:blip>
                    <a:srcRect/>
                    <a:stretch/>
                  </pic:blipFill>
                  <pic:spPr bwMode="auto">
                    <a:xfrm>
                      <a:off x="0" y="0"/>
                      <a:ext cx="2329180" cy="1753235"/>
                    </a:xfrm>
                    <a:prstGeom prst="rect">
                      <a:avLst/>
                    </a:prstGeom>
                    <a:ln>
                      <a:noFill/>
                    </a:ln>
                    <a:extLst>
                      <a:ext uri="{53640926-AAD7-44D8-BBD7-CCE9431645EC}">
                        <a14:shadowObscured xmlns:a14="http://schemas.microsoft.com/office/drawing/2010/main"/>
                      </a:ext>
                    </a:extLst>
                  </pic:spPr>
                </pic:pic>
              </a:graphicData>
            </a:graphic>
          </wp:inline>
        </w:drawing>
      </w:r>
    </w:p>
    <w:p w14:paraId="53570A65" w14:textId="16425EEB" w:rsidR="00FC6E51" w:rsidRDefault="008105C0" w:rsidP="00FC6E51">
      <w:pPr>
        <w:pStyle w:val="bullet"/>
        <w:ind w:left="720"/>
      </w:pPr>
      <w:r w:rsidRPr="00996EB2">
        <w:t xml:space="preserve">Your </w:t>
      </w:r>
      <w:r>
        <w:t xml:space="preserve">completed </w:t>
      </w:r>
      <w:r w:rsidRPr="007C5D0F">
        <w:rPr>
          <w:b/>
        </w:rPr>
        <w:t>Population Configuration Definition</w:t>
      </w:r>
      <w:r w:rsidRPr="00996EB2">
        <w:t xml:space="preserve"> window should now look like the one below.</w:t>
      </w:r>
    </w:p>
    <w:p w14:paraId="3F2C6719" w14:textId="4215A490" w:rsidR="008105C0" w:rsidRDefault="008105C0" w:rsidP="00FC6E51">
      <w:pPr>
        <w:pStyle w:val="bullet"/>
        <w:numPr>
          <w:ilvl w:val="0"/>
          <w:numId w:val="0"/>
        </w:numPr>
        <w:jc w:val="center"/>
      </w:pPr>
      <w:r w:rsidRPr="00996EB2">
        <w:drawing>
          <wp:inline distT="0" distB="0" distL="0" distR="0" wp14:anchorId="2FF6700A" wp14:editId="1C34F4DE">
            <wp:extent cx="5315055" cy="4570400"/>
            <wp:effectExtent l="0" t="0" r="0" b="1905"/>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5315055" cy="4570400"/>
                    </a:xfrm>
                    <a:prstGeom prst="rect">
                      <a:avLst/>
                    </a:prstGeom>
                  </pic:spPr>
                </pic:pic>
              </a:graphicData>
            </a:graphic>
          </wp:inline>
        </w:drawing>
      </w:r>
    </w:p>
    <w:p w14:paraId="257C0DD0" w14:textId="543B1485" w:rsidR="008105C0" w:rsidRDefault="008105C0" w:rsidP="00FC6E51">
      <w:pPr>
        <w:pStyle w:val="bullet"/>
        <w:ind w:left="720"/>
      </w:pPr>
      <w:r w:rsidRPr="00996EB2">
        <w:t xml:space="preserve">Click </w:t>
      </w:r>
      <w:r w:rsidRPr="00996EB2">
        <w:rPr>
          <w:i/>
          <w:iCs/>
        </w:rPr>
        <w:t>OK</w:t>
      </w:r>
      <w:r w:rsidRPr="00996EB2">
        <w:rPr>
          <w:iCs/>
        </w:rPr>
        <w:t xml:space="preserve"> to close the window</w:t>
      </w:r>
      <w:r w:rsidRPr="00996EB2">
        <w:rPr>
          <w:i/>
          <w:iCs/>
        </w:rPr>
        <w:t xml:space="preserve">. </w:t>
      </w:r>
      <w:r w:rsidRPr="00996EB2">
        <w:t xml:space="preserve">Confirm that </w:t>
      </w:r>
      <w:r>
        <w:rPr>
          <w:i/>
          <w:iCs/>
        </w:rPr>
        <w:t>India</w:t>
      </w:r>
      <w:r w:rsidRPr="00996EB2">
        <w:rPr>
          <w:i/>
          <w:iCs/>
        </w:rPr>
        <w:t xml:space="preserve"> </w:t>
      </w:r>
      <w:r w:rsidR="00A44E12">
        <w:rPr>
          <w:i/>
          <w:iCs/>
        </w:rPr>
        <w:t>Configuration</w:t>
      </w:r>
      <w:r w:rsidR="00A44E12" w:rsidRPr="00996EB2">
        <w:rPr>
          <w:i/>
          <w:iCs/>
        </w:rPr>
        <w:t xml:space="preserve"> </w:t>
      </w:r>
      <w:r w:rsidRPr="00996EB2">
        <w:t xml:space="preserve">is selected in the </w:t>
      </w:r>
      <w:r w:rsidRPr="00996EB2">
        <w:rPr>
          <w:iCs/>
        </w:rPr>
        <w:t>Population Configuration</w:t>
      </w:r>
      <w:r w:rsidRPr="00996EB2">
        <w:rPr>
          <w:i/>
          <w:iCs/>
        </w:rPr>
        <w:t xml:space="preserve"> </w:t>
      </w:r>
      <w:r w:rsidRPr="00996EB2">
        <w:t xml:space="preserve">drop-down menu then click </w:t>
      </w:r>
      <w:r w:rsidRPr="00996EB2">
        <w:rPr>
          <w:i/>
          <w:iCs/>
        </w:rPr>
        <w:t xml:space="preserve">Browse </w:t>
      </w:r>
      <w:r w:rsidRPr="00996EB2">
        <w:t xml:space="preserve">to select the file </w:t>
      </w:r>
      <w:r w:rsidRPr="00E52A1C">
        <w:t>“</w:t>
      </w:r>
      <w:r w:rsidRPr="00E52A1C">
        <w:rPr>
          <w:iCs/>
        </w:rPr>
        <w:t>India_</w:t>
      </w:r>
      <w:r>
        <w:rPr>
          <w:iCs/>
        </w:rPr>
        <w:t>State</w:t>
      </w:r>
      <w:r w:rsidRPr="00E52A1C">
        <w:rPr>
          <w:iCs/>
        </w:rPr>
        <w:t>_Population_2011.c</w:t>
      </w:r>
      <w:r w:rsidRPr="00996EB2">
        <w:rPr>
          <w:iCs/>
        </w:rPr>
        <w:t>sv”</w:t>
      </w:r>
      <w:r w:rsidRPr="00996EB2">
        <w:t xml:space="preserve">. Click </w:t>
      </w:r>
      <w:r w:rsidRPr="00996EB2">
        <w:rPr>
          <w:i/>
          <w:iCs/>
        </w:rPr>
        <w:t xml:space="preserve">Validate </w:t>
      </w:r>
      <w:r w:rsidRPr="00996EB2">
        <w:t xml:space="preserve">to confirm that the input file is configured </w:t>
      </w:r>
      <w:r w:rsidRPr="00996EB2">
        <w:lastRenderedPageBreak/>
        <w:t xml:space="preserve">correctly. Click </w:t>
      </w:r>
      <w:r w:rsidRPr="00996EB2">
        <w:rPr>
          <w:i/>
        </w:rPr>
        <w:t>OK</w:t>
      </w:r>
      <w:r w:rsidRPr="00996EB2">
        <w:t xml:space="preserve"> to close the validation window. Next, select </w:t>
      </w:r>
      <w:r w:rsidRPr="00996EB2">
        <w:rPr>
          <w:i/>
          <w:iCs/>
        </w:rPr>
        <w:t xml:space="preserve">OK </w:t>
      </w:r>
      <w:r w:rsidRPr="00996EB2">
        <w:t xml:space="preserve">to import the population data. Your </w:t>
      </w:r>
      <w:r w:rsidRPr="00996EB2">
        <w:rPr>
          <w:b/>
        </w:rPr>
        <w:t>Manage Population Datasets</w:t>
      </w:r>
      <w:r w:rsidRPr="00996EB2">
        <w:t xml:space="preserve"> window should look like the one below.</w:t>
      </w:r>
    </w:p>
    <w:p w14:paraId="232AB556" w14:textId="77777777" w:rsidR="008105C0" w:rsidRPr="00996EB2" w:rsidRDefault="008105C0" w:rsidP="000D44E5">
      <w:pPr>
        <w:pStyle w:val="bullet"/>
        <w:numPr>
          <w:ilvl w:val="0"/>
          <w:numId w:val="0"/>
        </w:numPr>
        <w:jc w:val="center"/>
      </w:pPr>
      <w:r w:rsidRPr="00996EB2">
        <w:drawing>
          <wp:inline distT="0" distB="0" distL="0" distR="0" wp14:anchorId="36A2BC32" wp14:editId="1C1A91F3">
            <wp:extent cx="4251057" cy="286639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4251057" cy="2866390"/>
                    </a:xfrm>
                    <a:prstGeom prst="rect">
                      <a:avLst/>
                    </a:prstGeom>
                  </pic:spPr>
                </pic:pic>
              </a:graphicData>
            </a:graphic>
          </wp:inline>
        </w:drawing>
      </w:r>
    </w:p>
    <w:p w14:paraId="387B76BD" w14:textId="77777777" w:rsidR="008105C0" w:rsidRPr="007D20CA" w:rsidRDefault="008105C0" w:rsidP="00FC6E51">
      <w:pPr>
        <w:pStyle w:val="bullet"/>
        <w:tabs>
          <w:tab w:val="left" w:pos="720"/>
        </w:tabs>
        <w:ind w:left="720"/>
      </w:pPr>
      <w:r w:rsidRPr="00996EB2">
        <w:t xml:space="preserve">Click </w:t>
      </w:r>
      <w:r w:rsidRPr="00996EB2">
        <w:rPr>
          <w:i/>
        </w:rPr>
        <w:t>OK</w:t>
      </w:r>
      <w:r w:rsidRPr="00996EB2">
        <w:t xml:space="preserve"> to close the </w:t>
      </w:r>
      <w:r w:rsidRPr="00DB5EBF">
        <w:rPr>
          <w:b/>
        </w:rPr>
        <w:t>Manage Population Datasets</w:t>
      </w:r>
      <w:r w:rsidRPr="00996EB2">
        <w:t xml:space="preserve"> window and return to the </w:t>
      </w:r>
      <w:r w:rsidRPr="00DB5EBF">
        <w:rPr>
          <w:b/>
        </w:rPr>
        <w:t>Modify Datasets</w:t>
      </w:r>
      <w:r w:rsidRPr="00996EB2">
        <w:t xml:space="preserve"> window.</w:t>
      </w:r>
    </w:p>
    <w:p w14:paraId="738709F9" w14:textId="0B918D24" w:rsidR="008105C0" w:rsidRDefault="008105C0" w:rsidP="008105C0">
      <w:pPr>
        <w:pStyle w:val="Body"/>
      </w:pPr>
      <w:r>
        <w:rPr>
          <w:noProof/>
        </w:rPr>
        <mc:AlternateContent>
          <mc:Choice Requires="wpg">
            <w:drawing>
              <wp:anchor distT="0" distB="0" distL="114300" distR="114300" simplePos="0" relativeHeight="251753472" behindDoc="0" locked="1" layoutInCell="1" allowOverlap="1" wp14:anchorId="425DCB34" wp14:editId="23495F03">
                <wp:simplePos x="0" y="0"/>
                <wp:positionH relativeFrom="margin">
                  <wp:posOffset>4072255</wp:posOffset>
                </wp:positionH>
                <wp:positionV relativeFrom="paragraph">
                  <wp:posOffset>50165</wp:posOffset>
                </wp:positionV>
                <wp:extent cx="1873885" cy="2353310"/>
                <wp:effectExtent l="19050" t="19050" r="12065" b="27940"/>
                <wp:wrapSquare wrapText="bothSides"/>
                <wp:docPr id="692" name="Group 692"/>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90" name="Picture 690"/>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691" name="Rectangle 691"/>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611815" id="Group 692" o:spid="_x0000_s1026" style="position:absolute;margin-left:320.65pt;margin-top:3.95pt;width:147.55pt;height:185.3pt;z-index:251753472;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">
                <v:shape id="Picture 690" o:spid="_x0000_s1027" type="#_x0000_t75" style="position:absolute;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" stroked="t" strokecolor="black [3213]">
                  <v:imagedata r:id="rId39" o:title=""/>
                  <v:path arrowok="t"/>
                </v:shape>
                <v:rect id="Rectangle 691" o:spid="_x0000_s1028" style="position:absolute;left:3143;top:11811;width:13906;height: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" filled="f" strokecolor="red" strokeweight="1.5pt"/>
                <w10:wrap type="square" anchorx="margin"/>
                <w10:anchorlock/>
              </v:group>
            </w:pict>
          </mc:Fallback>
        </mc:AlternateContent>
      </w:r>
      <w:r>
        <w:t>You have now finished adding the pollutant data necessary for our analysis. The population data will be used in Step 2 of the analysis, Estimate Health Impacts.</w:t>
      </w:r>
      <w:r w:rsidR="00121925">
        <w:t xml:space="preserve"> </w:t>
      </w:r>
      <w:r>
        <w:t>Because you have only loaded the data, the stoplight should still be yellow, as pictured to the right.</w:t>
      </w:r>
    </w:p>
    <w:p w14:paraId="1E968314" w14:textId="77777777" w:rsidR="008105C0" w:rsidRPr="000E6F28" w:rsidRDefault="008105C0" w:rsidP="008105C0">
      <w:pPr>
        <w:pStyle w:val="Body"/>
        <w:rPr>
          <w:rFonts w:ascii="Cambria" w:eastAsia="Times New Roman" w:hAnsi="Cambria" w:cs="Times New Roman"/>
          <w:b/>
          <w:u w:val="single"/>
        </w:rPr>
      </w:pPr>
      <w:r w:rsidRPr="000E6F28">
        <w:rPr>
          <w:b/>
          <w:u w:val="single"/>
        </w:rPr>
        <w:t>Question for Students</w:t>
      </w:r>
      <w:r w:rsidRPr="000E6F28">
        <w:rPr>
          <w:rFonts w:ascii="Cambria" w:eastAsia="Times New Roman" w:hAnsi="Cambria" w:cs="Times New Roman"/>
          <w:b/>
          <w:u w:val="single"/>
        </w:rPr>
        <w:t xml:space="preserve"> </w:t>
      </w:r>
    </w:p>
    <w:p w14:paraId="0F2F6638" w14:textId="77777777" w:rsidR="008105C0" w:rsidRPr="000E6F28" w:rsidRDefault="008105C0" w:rsidP="008105C0">
      <w:pPr>
        <w:pStyle w:val="Body"/>
        <w:rPr>
          <w:rFonts w:eastAsia="Times New Roman"/>
          <w:b/>
        </w:rPr>
      </w:pPr>
      <w:r w:rsidRPr="000E6F28">
        <w:rPr>
          <w:rFonts w:eastAsia="Times New Roman"/>
          <w:b/>
        </w:rPr>
        <w:t xml:space="preserve">What races are included in the </w:t>
      </w:r>
      <w:r>
        <w:rPr>
          <w:rFonts w:eastAsia="Times New Roman"/>
          <w:b/>
        </w:rPr>
        <w:t xml:space="preserve">India </w:t>
      </w:r>
      <w:r w:rsidRPr="000E6F28">
        <w:rPr>
          <w:rFonts w:eastAsia="Times New Roman"/>
          <w:b/>
        </w:rPr>
        <w:t xml:space="preserve">Population data? </w:t>
      </w:r>
    </w:p>
    <w:p w14:paraId="28711E8E" w14:textId="77777777" w:rsidR="008105C0" w:rsidRDefault="008105C0" w:rsidP="008105C0">
      <w:pPr>
        <w:pStyle w:val="Body"/>
        <w:rPr>
          <w:noProof/>
        </w:rPr>
      </w:pPr>
    </w:p>
    <w:p w14:paraId="16ADE782" w14:textId="77777777" w:rsidR="008105C0" w:rsidRDefault="008105C0" w:rsidP="008105C0">
      <w:pPr>
        <w:pStyle w:val="Body"/>
        <w:rPr>
          <w:noProof/>
        </w:rPr>
      </w:pPr>
    </w:p>
    <w:p w14:paraId="2897295D" w14:textId="77777777" w:rsidR="008105C0" w:rsidRDefault="008105C0" w:rsidP="008105C0">
      <w:pPr>
        <w:rPr>
          <w:rFonts w:asciiTheme="majorHAnsi" w:eastAsiaTheme="majorEastAsia" w:hAnsiTheme="majorHAnsi" w:cstheme="majorBidi"/>
          <w:noProof/>
        </w:rPr>
      </w:pPr>
      <w:r>
        <w:rPr>
          <w:noProof/>
        </w:rPr>
        <w:br w:type="page"/>
      </w:r>
    </w:p>
    <w:p w14:paraId="183A13F2" w14:textId="6015973A" w:rsidR="00517837" w:rsidRPr="00996EB2" w:rsidRDefault="0086372D" w:rsidP="008453E1">
      <w:pPr>
        <w:pStyle w:val="Heading2"/>
      </w:pPr>
      <w:bookmarkStart w:id="38" w:name="_Toc1031054"/>
      <w:r>
        <w:lastRenderedPageBreak/>
        <w:t>3.</w:t>
      </w:r>
      <w:r w:rsidR="008105C0">
        <w:t>5</w:t>
      </w:r>
      <w:r w:rsidR="00512E84" w:rsidRPr="00996EB2">
        <w:t xml:space="preserve"> </w:t>
      </w:r>
      <w:r w:rsidR="009910D0">
        <w:tab/>
      </w:r>
      <w:r w:rsidR="00517837" w:rsidRPr="00996EB2">
        <w:t>Add Incidence Data</w:t>
      </w:r>
      <w:bookmarkEnd w:id="37"/>
      <w:bookmarkEnd w:id="38"/>
    </w:p>
    <w:p w14:paraId="25302894" w14:textId="5EA55ABF" w:rsidR="004879FA" w:rsidRPr="00304538" w:rsidRDefault="00517837" w:rsidP="009910D0">
      <w:pPr>
        <w:pStyle w:val="Body"/>
      </w:pPr>
      <w:r w:rsidRPr="00996EB2">
        <w:rPr>
          <w:noProof/>
        </w:rPr>
        <w:t xml:space="preserve">The incidence rate is the number of health outcomes (e.g., number of hospital visits or deaths) per person, per unit of time (generally a day or a year)—from air pollution as well as all other </w:t>
      </w:r>
      <w:r w:rsidRPr="006A758E">
        <w:rPr>
          <w:noProof/>
        </w:rPr>
        <w:t xml:space="preserve">causes. </w:t>
      </w:r>
      <w:r w:rsidR="004879FA" w:rsidRPr="005B237D">
        <w:t xml:space="preserve">In this exercise </w:t>
      </w:r>
      <w:r w:rsidR="00F30488">
        <w:t xml:space="preserve">you </w:t>
      </w:r>
      <w:r w:rsidR="004879FA" w:rsidRPr="005B237D">
        <w:t xml:space="preserve">are ultimately interested in quantifying and monetizing the number of avoided </w:t>
      </w:r>
      <w:r w:rsidR="00CD76EC">
        <w:rPr>
          <w:noProof/>
        </w:rPr>
        <mc:AlternateContent>
          <mc:Choice Requires="wpg">
            <w:drawing>
              <wp:anchor distT="0" distB="0" distL="114300" distR="114300" simplePos="0" relativeHeight="251662336" behindDoc="0" locked="0" layoutInCell="1" allowOverlap="1" wp14:anchorId="183A1691" wp14:editId="78F3540D">
                <wp:simplePos x="0" y="0"/>
                <wp:positionH relativeFrom="margin">
                  <wp:posOffset>4025265</wp:posOffset>
                </wp:positionH>
                <wp:positionV relativeFrom="paragraph">
                  <wp:posOffset>-24130</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288DF7A" id="Group 716" o:spid="_x0000_s1026" style="position:absolute;margin-left:316.95pt;margin-top:-1.9pt;width:172.2pt;height:238.25pt;z-index:25166233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">
                <v:shape id="Picture 715"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">
                  <v:imagedata r:id="rId28" o:title=""/>
                </v:shape>
                <v:rect id="Rectangle 713" o:spid="_x0000_s1028" style="position:absolute;left:715;top:14073;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" filled="f" strokecolor="red"/>
                <v:rect id="Rectangle 714" o:spid="_x0000_s1029" style="position:absolute;left:4293;top:1272;width:2305;height:17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" filled="f" strokecolor="red"/>
                <w10:wrap type="square" anchorx="margin"/>
              </v:group>
            </w:pict>
          </mc:Fallback>
        </mc:AlternateContent>
      </w:r>
      <w:r w:rsidR="004879FA" w:rsidRPr="005B237D">
        <w:t>deaths associated with a reduction in PM</w:t>
      </w:r>
      <w:r w:rsidR="004879FA" w:rsidRPr="005B237D">
        <w:rPr>
          <w:vertAlign w:val="subscript"/>
        </w:rPr>
        <w:t>2.5</w:t>
      </w:r>
      <w:r w:rsidR="004879FA" w:rsidRPr="005B237D">
        <w:t xml:space="preserve"> concentrations. Therefore, </w:t>
      </w:r>
      <w:r w:rsidR="00F30488">
        <w:t xml:space="preserve">you </w:t>
      </w:r>
      <w:r w:rsidR="004879FA" w:rsidRPr="005B237D">
        <w:t>will utilize baseline mortality rate</w:t>
      </w:r>
      <w:r w:rsidR="00636146">
        <w:t>s for health outcomes related to PM</w:t>
      </w:r>
      <w:r w:rsidR="00636146">
        <w:rPr>
          <w:vertAlign w:val="subscript"/>
        </w:rPr>
        <w:t>2.5</w:t>
      </w:r>
      <w:r w:rsidR="00636146">
        <w:t xml:space="preserve"> exposure</w:t>
      </w:r>
      <w:r w:rsidR="004879FA" w:rsidRPr="005B237D">
        <w:t>.</w:t>
      </w:r>
    </w:p>
    <w:p w14:paraId="183A13F4" w14:textId="08973BA4" w:rsidR="00106D23" w:rsidRPr="00996EB2" w:rsidRDefault="00517837" w:rsidP="000E6F28">
      <w:pPr>
        <w:pStyle w:val="Body"/>
        <w:rPr>
          <w:noProof/>
        </w:rPr>
      </w:pPr>
      <w:r w:rsidRPr="00996EB2">
        <w:rPr>
          <w:noProof/>
        </w:rPr>
        <w:t xml:space="preserve">Locate and open the incidence rate file for mortality in </w:t>
      </w:r>
      <w:r w:rsidR="00C44FC7">
        <w:rPr>
          <w:noProof/>
        </w:rPr>
        <w:t>India</w:t>
      </w:r>
      <w:r w:rsidR="00DF3094">
        <w:rPr>
          <w:noProof/>
        </w:rPr>
        <w:t xml:space="preserve"> </w:t>
      </w:r>
      <w:r w:rsidRPr="00996EB2">
        <w:rPr>
          <w:noProof/>
        </w:rPr>
        <w:t>(</w:t>
      </w:r>
      <w:r w:rsidR="00194B0B" w:rsidRPr="00996EB2">
        <w:rPr>
          <w:noProof/>
        </w:rPr>
        <w:t>“</w:t>
      </w:r>
      <w:r w:rsidR="00C44FC7" w:rsidRPr="00C44FC7">
        <w:rPr>
          <w:noProof/>
        </w:rPr>
        <w:t>India</w:t>
      </w:r>
      <w:r w:rsidR="00D72438" w:rsidRPr="00C44FC7">
        <w:rPr>
          <w:noProof/>
        </w:rPr>
        <w:t>_Baseline_Mortality</w:t>
      </w:r>
      <w:r w:rsidR="00C44FC7">
        <w:rPr>
          <w:noProof/>
        </w:rPr>
        <w:t>_Incidence_2011</w:t>
      </w:r>
      <w:r w:rsidRPr="00996EB2">
        <w:rPr>
          <w:noProof/>
        </w:rPr>
        <w:t>.csv</w:t>
      </w:r>
      <w:r w:rsidR="00194B0B" w:rsidRPr="00996EB2">
        <w:rPr>
          <w:noProof/>
        </w:rPr>
        <w:t>”</w:t>
      </w:r>
      <w:r w:rsidRPr="00996EB2">
        <w:rPr>
          <w:noProof/>
        </w:rPr>
        <w:t>).</w:t>
      </w:r>
      <w:r w:rsidR="00121925">
        <w:rPr>
          <w:noProof/>
        </w:rPr>
        <w:t xml:space="preserve"> </w:t>
      </w:r>
      <w:r w:rsidRPr="00996EB2">
        <w:rPr>
          <w:noProof/>
        </w:rPr>
        <w:t xml:space="preserve">Note the configuration of the names of the columns and rows in the file for future evaluations when you might </w:t>
      </w:r>
      <w:r w:rsidR="004E4E51" w:rsidRPr="00996EB2">
        <w:rPr>
          <w:noProof/>
        </w:rPr>
        <w:t>need to use</w:t>
      </w:r>
      <w:r w:rsidRPr="00996EB2">
        <w:rPr>
          <w:noProof/>
        </w:rPr>
        <w:t xml:space="preserve"> incidence rates for other endpoints or populations.</w:t>
      </w:r>
      <w:r w:rsidR="00DB26E2" w:rsidRPr="00996EB2">
        <w:rPr>
          <w:noProof/>
        </w:rPr>
        <w:t xml:space="preserve"> </w:t>
      </w:r>
      <w:r w:rsidR="00D15CE3">
        <w:rPr>
          <w:noProof/>
        </w:rPr>
        <w:t xml:space="preserve">Close </w:t>
      </w:r>
      <w:r w:rsidR="00D15CE3" w:rsidRPr="00C44FC7">
        <w:rPr>
          <w:noProof/>
        </w:rPr>
        <w:t xml:space="preserve">the </w:t>
      </w:r>
      <w:r w:rsidR="00C44FC7" w:rsidRPr="00C44FC7">
        <w:rPr>
          <w:noProof/>
        </w:rPr>
        <w:t xml:space="preserve">India </w:t>
      </w:r>
      <w:r w:rsidR="00D15CE3" w:rsidRPr="00C44FC7">
        <w:rPr>
          <w:noProof/>
        </w:rPr>
        <w:t>incidence</w:t>
      </w:r>
      <w:r w:rsidR="00D15CE3">
        <w:rPr>
          <w:noProof/>
        </w:rPr>
        <w:t xml:space="preserve"> rate file. </w:t>
      </w:r>
      <w:r w:rsidR="00DB26E2" w:rsidRPr="00996EB2">
        <w:rPr>
          <w:noProof/>
        </w:rPr>
        <w:t>To add mortality rates</w:t>
      </w:r>
      <w:r w:rsidR="00FC41CA" w:rsidRPr="00996EB2">
        <w:rPr>
          <w:noProof/>
        </w:rPr>
        <w:t xml:space="preserve"> </w:t>
      </w:r>
      <w:r w:rsidR="00DB26E2" w:rsidRPr="00996EB2">
        <w:rPr>
          <w:noProof/>
        </w:rPr>
        <w:t>to BenMAP</w:t>
      </w:r>
      <w:r w:rsidR="007D0493">
        <w:rPr>
          <w:noProof/>
        </w:rPr>
        <w:t>-CE</w:t>
      </w:r>
      <w:r w:rsidR="00DB26E2" w:rsidRPr="00996EB2">
        <w:rPr>
          <w:noProof/>
        </w:rPr>
        <w:t>:</w:t>
      </w:r>
      <w:r w:rsidR="005D5662" w:rsidRPr="005D5662">
        <w:rPr>
          <w:noProof/>
        </w:rPr>
        <w:t xml:space="preserve"> </w:t>
      </w:r>
    </w:p>
    <w:p w14:paraId="183A13F5" w14:textId="77777777" w:rsidR="00106D23" w:rsidRPr="00D15CE3" w:rsidRDefault="00106D23" w:rsidP="00FC6E51">
      <w:pPr>
        <w:pStyle w:val="bullet"/>
        <w:ind w:left="720"/>
      </w:pPr>
      <w:r w:rsidRPr="00996EB2">
        <w:t xml:space="preserve">Click the </w:t>
      </w:r>
      <w:r w:rsidRPr="00996EB2">
        <w:rPr>
          <w:i/>
        </w:rPr>
        <w:t>Manage</w:t>
      </w:r>
      <w:r w:rsidRPr="00996EB2">
        <w:t xml:space="preserve"> button under the </w:t>
      </w:r>
      <w:r w:rsidRPr="00996EB2">
        <w:rPr>
          <w:i/>
        </w:rPr>
        <w:t>Incidence/Prevalence Rates</w:t>
      </w:r>
      <w:r w:rsidRPr="00996EB2">
        <w:t xml:space="preserve"> box. This will bring up the</w:t>
      </w:r>
      <w:r w:rsidR="00D15CE3">
        <w:t xml:space="preserve"> </w:t>
      </w:r>
      <w:r w:rsidRPr="00A940FD">
        <w:rPr>
          <w:b/>
        </w:rPr>
        <w:t>Manage Incidence Datasets</w:t>
      </w:r>
      <w:r w:rsidRPr="00D15CE3">
        <w:t xml:space="preserve"> window.</w:t>
      </w:r>
    </w:p>
    <w:p w14:paraId="183A13F6" w14:textId="77777777" w:rsidR="00106D23" w:rsidRPr="00996EB2" w:rsidRDefault="00106D23" w:rsidP="00FC6E51">
      <w:pPr>
        <w:pStyle w:val="bullet"/>
        <w:ind w:left="720"/>
      </w:pPr>
      <w:r w:rsidRPr="00996EB2">
        <w:t xml:space="preserve">Click the </w:t>
      </w:r>
      <w:r w:rsidRPr="00996EB2">
        <w:rPr>
          <w:i/>
        </w:rPr>
        <w:t>Add</w:t>
      </w:r>
      <w:r w:rsidRPr="00996EB2">
        <w:t xml:space="preserve"> button under the </w:t>
      </w:r>
      <w:r w:rsidRPr="00996EB2">
        <w:rPr>
          <w:i/>
        </w:rPr>
        <w:t>Available Datasets</w:t>
      </w:r>
      <w:r w:rsidRPr="00996EB2">
        <w:t xml:space="preserve"> box. This will bring up the </w:t>
      </w:r>
      <w:r w:rsidRPr="00A940FD">
        <w:rPr>
          <w:b/>
        </w:rPr>
        <w:t>Incidence Dataset Definition</w:t>
      </w:r>
      <w:r w:rsidRPr="00996EB2">
        <w:t xml:space="preserve"> window.</w:t>
      </w:r>
    </w:p>
    <w:p w14:paraId="183A13F7" w14:textId="3444E13C" w:rsidR="00106D23" w:rsidRPr="00996EB2" w:rsidRDefault="00106D23" w:rsidP="00FC6E51">
      <w:pPr>
        <w:pStyle w:val="bullet"/>
        <w:ind w:left="720"/>
      </w:pPr>
      <w:r w:rsidRPr="00996EB2">
        <w:t xml:space="preserve">In the Dataset Name box, type </w:t>
      </w:r>
      <w:r w:rsidR="004E4E51" w:rsidRPr="00996EB2">
        <w:t>“</w:t>
      </w:r>
      <w:r w:rsidR="00C44FC7">
        <w:t>India</w:t>
      </w:r>
      <w:r w:rsidR="001818E9" w:rsidRPr="00996EB2">
        <w:t xml:space="preserve"> </w:t>
      </w:r>
      <w:r w:rsidRPr="00996EB2">
        <w:t>Incidence Rates</w:t>
      </w:r>
      <w:r w:rsidR="004E4E51" w:rsidRPr="00996EB2">
        <w:t>”</w:t>
      </w:r>
      <w:r w:rsidRPr="00996EB2">
        <w:rPr>
          <w:i/>
        </w:rPr>
        <w:t>.</w:t>
      </w:r>
      <w:r w:rsidRPr="00996EB2">
        <w:t xml:space="preserve"> This will be the name of the new incidence dataset. </w:t>
      </w:r>
    </w:p>
    <w:p w14:paraId="183A13F8" w14:textId="6B3A0667" w:rsidR="00106D23" w:rsidRPr="00996EB2" w:rsidRDefault="00106D23" w:rsidP="00FC6E51">
      <w:pPr>
        <w:pStyle w:val="bullet"/>
        <w:ind w:left="720"/>
      </w:pPr>
      <w:r w:rsidRPr="00996EB2">
        <w:t xml:space="preserve">Select </w:t>
      </w:r>
      <w:r w:rsidR="00C44FC7" w:rsidRPr="00C44FC7">
        <w:rPr>
          <w:i/>
        </w:rPr>
        <w:t xml:space="preserve">India </w:t>
      </w:r>
      <w:r w:rsidR="001F102E">
        <w:rPr>
          <w:i/>
        </w:rPr>
        <w:t>Border</w:t>
      </w:r>
      <w:r w:rsidR="001F102E" w:rsidRPr="00FE0F55">
        <w:t xml:space="preserve"> </w:t>
      </w:r>
      <w:r w:rsidRPr="00FE0F55">
        <w:t>from</w:t>
      </w:r>
      <w:r w:rsidRPr="00996EB2">
        <w:t xml:space="preserve"> the Grid Definition menu.</w:t>
      </w:r>
      <w:r w:rsidR="00514A4F">
        <w:t xml:space="preserve"> This grid definition is selected because the incidence data are aggregated to the level of the </w:t>
      </w:r>
      <w:r w:rsidR="00514A4F">
        <w:rPr>
          <w:i/>
        </w:rPr>
        <w:t>India Border</w:t>
      </w:r>
      <w:r w:rsidR="00514A4F">
        <w:t>.</w:t>
      </w:r>
    </w:p>
    <w:p w14:paraId="183A13F9" w14:textId="6CE17627" w:rsidR="00106D23" w:rsidRPr="00996EB2" w:rsidRDefault="001818E9" w:rsidP="00FC6E51">
      <w:pPr>
        <w:pStyle w:val="bullet"/>
        <w:ind w:left="720"/>
      </w:pPr>
      <w:r w:rsidRPr="00996EB2">
        <w:t xml:space="preserve">Click the </w:t>
      </w:r>
      <w:r w:rsidRPr="00996EB2">
        <w:rPr>
          <w:i/>
        </w:rPr>
        <w:t>Load from File</w:t>
      </w:r>
      <w:r w:rsidRPr="00996EB2">
        <w:t xml:space="preserve"> button. Click the </w:t>
      </w:r>
      <w:r w:rsidRPr="00996EB2">
        <w:rPr>
          <w:i/>
        </w:rPr>
        <w:t xml:space="preserve">Browse </w:t>
      </w:r>
      <w:r w:rsidRPr="00996EB2">
        <w:t>button, locate the CSV file with the incidence dataset</w:t>
      </w:r>
      <w:r w:rsidR="00106D23" w:rsidRPr="00996EB2">
        <w:t xml:space="preserve"> </w:t>
      </w:r>
      <w:r w:rsidRPr="00C44FC7">
        <w:t>(</w:t>
      </w:r>
      <w:r w:rsidR="004E4E51" w:rsidRPr="00C44FC7">
        <w:t>“</w:t>
      </w:r>
      <w:r w:rsidR="00C44FC7" w:rsidRPr="00C44FC7">
        <w:t>India</w:t>
      </w:r>
      <w:r w:rsidR="00D72438" w:rsidRPr="00C44FC7">
        <w:t>_B</w:t>
      </w:r>
      <w:r w:rsidR="00C44FC7" w:rsidRPr="00C44FC7">
        <w:t>aseline_Mortality_Incidence_2011</w:t>
      </w:r>
      <w:r w:rsidRPr="00C44FC7">
        <w:t>.c</w:t>
      </w:r>
      <w:r w:rsidRPr="00996EB2">
        <w:t>sv</w:t>
      </w:r>
      <w:r w:rsidR="004E4E51" w:rsidRPr="00996EB2">
        <w:t>”</w:t>
      </w:r>
      <w:r w:rsidRPr="00996EB2">
        <w:t xml:space="preserve">), and click </w:t>
      </w:r>
      <w:r w:rsidRPr="00996EB2">
        <w:rPr>
          <w:i/>
        </w:rPr>
        <w:t>Open.</w:t>
      </w:r>
    </w:p>
    <w:p w14:paraId="183A13FA" w14:textId="2CD7A56C" w:rsidR="001818E9" w:rsidRPr="00996EB2" w:rsidRDefault="001818E9" w:rsidP="00FC6E51">
      <w:pPr>
        <w:pStyle w:val="bullet"/>
        <w:ind w:left="720"/>
      </w:pPr>
      <w:r w:rsidRPr="00996EB2">
        <w:t xml:space="preserve">Click </w:t>
      </w:r>
      <w:r w:rsidRPr="00996EB2">
        <w:rPr>
          <w:i/>
        </w:rPr>
        <w:t xml:space="preserve">Validate </w:t>
      </w:r>
      <w:r w:rsidRPr="00996EB2">
        <w:t>to run the validation tool before importing the file. This is a required step that ensures the data is in the correct format for BenMAP</w:t>
      </w:r>
      <w:r w:rsidR="007D0493">
        <w:t>-CE</w:t>
      </w:r>
      <w:r w:rsidRPr="00996EB2">
        <w:t xml:space="preserve"> to use.</w:t>
      </w:r>
      <w:r w:rsidR="00121925">
        <w:t xml:space="preserve"> </w:t>
      </w:r>
      <w:r w:rsidRPr="00996EB2">
        <w:t>Confirm that there were no errors or warnings found in the validation process. If errors are found in a fil</w:t>
      </w:r>
      <w:r w:rsidR="00EF6614" w:rsidRPr="00996EB2">
        <w:t>e you are importing, consult section 4.1.4.1 of the</w:t>
      </w:r>
      <w:r w:rsidRPr="00996EB2">
        <w:t xml:space="preserve"> BenMAP</w:t>
      </w:r>
      <w:r w:rsidR="002A7886">
        <w:t>-CE</w:t>
      </w:r>
      <w:r w:rsidRPr="00996EB2">
        <w:t xml:space="preserve"> User’s Manual</w:t>
      </w:r>
      <w:r w:rsidR="00EF6614" w:rsidRPr="00996EB2">
        <w:t xml:space="preserve"> </w:t>
      </w:r>
      <w:r w:rsidRPr="00996EB2">
        <w:t>for information regarding the required format for files imported into BenMAP</w:t>
      </w:r>
      <w:r w:rsidR="002A7886">
        <w:t>-CE</w:t>
      </w:r>
      <w:r w:rsidRPr="00996EB2">
        <w:t xml:space="preserve">. Click </w:t>
      </w:r>
      <w:r w:rsidRPr="00996EB2">
        <w:rPr>
          <w:i/>
        </w:rPr>
        <w:t>OK</w:t>
      </w:r>
      <w:r w:rsidRPr="00996EB2">
        <w:t xml:space="preserve"> to close the validation results. </w:t>
      </w:r>
    </w:p>
    <w:p w14:paraId="183A13FB" w14:textId="77777777" w:rsidR="001818E9" w:rsidRPr="00996EB2" w:rsidRDefault="001818E9" w:rsidP="00FC6E51">
      <w:pPr>
        <w:pStyle w:val="bullet"/>
        <w:ind w:left="720"/>
      </w:pPr>
      <w:r w:rsidRPr="00996EB2">
        <w:t xml:space="preserve">Click </w:t>
      </w:r>
      <w:r w:rsidRPr="00996EB2">
        <w:rPr>
          <w:i/>
        </w:rPr>
        <w:t>OK</w:t>
      </w:r>
      <w:r w:rsidRPr="00996EB2">
        <w:t xml:space="preserve"> in the </w:t>
      </w:r>
      <w:r w:rsidRPr="00A940FD">
        <w:rPr>
          <w:b/>
        </w:rPr>
        <w:t>Load Incidence/Prevalence Database</w:t>
      </w:r>
      <w:r w:rsidRPr="00996EB2">
        <w:t xml:space="preserve"> window. In the confirmation window that appears, click </w:t>
      </w:r>
      <w:r w:rsidRPr="00996EB2">
        <w:rPr>
          <w:i/>
        </w:rPr>
        <w:t>Yes.</w:t>
      </w:r>
    </w:p>
    <w:p w14:paraId="183A13FD" w14:textId="0005293C" w:rsidR="001818E9" w:rsidRPr="00996EB2" w:rsidRDefault="001818E9" w:rsidP="000D44E5">
      <w:pPr>
        <w:pStyle w:val="bullet"/>
        <w:keepNext/>
        <w:ind w:left="720"/>
      </w:pPr>
      <w:r w:rsidRPr="00996EB2">
        <w:lastRenderedPageBreak/>
        <w:t>Once BenMAP</w:t>
      </w:r>
      <w:r w:rsidR="002A7886">
        <w:t>-CE</w:t>
      </w:r>
      <w:r w:rsidRPr="00996EB2">
        <w:t xml:space="preserve"> is finished loading the data, the </w:t>
      </w:r>
      <w:r w:rsidRPr="00996EB2">
        <w:rPr>
          <w:b/>
        </w:rPr>
        <w:t>Incidence Dataset Definition</w:t>
      </w:r>
      <w:r w:rsidRPr="00996EB2">
        <w:t xml:space="preserve"> window should look like this:</w:t>
      </w:r>
    </w:p>
    <w:p w14:paraId="0DF7F5BB" w14:textId="0B401B0A" w:rsidR="000E6F28" w:rsidRDefault="009858A8" w:rsidP="00FC6E51">
      <w:pPr>
        <w:pStyle w:val="Body"/>
        <w:jc w:val="center"/>
        <w:rPr>
          <w:noProof/>
        </w:rPr>
      </w:pPr>
      <w:r>
        <w:rPr>
          <w:noProof/>
        </w:rPr>
        <w:drawing>
          <wp:inline distT="0" distB="0" distL="0" distR="0" wp14:anchorId="533EC060" wp14:editId="19CF48B0">
            <wp:extent cx="4505325" cy="3501254"/>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505325" cy="3501254"/>
                    </a:xfrm>
                    <a:prstGeom prst="rect">
                      <a:avLst/>
                    </a:prstGeom>
                  </pic:spPr>
                </pic:pic>
              </a:graphicData>
            </a:graphic>
          </wp:inline>
        </w:drawing>
      </w:r>
    </w:p>
    <w:p w14:paraId="183A1400" w14:textId="77777777" w:rsidR="0063005A" w:rsidRPr="00996EB2" w:rsidRDefault="0063005A" w:rsidP="00FC6E51">
      <w:pPr>
        <w:pStyle w:val="bullet"/>
        <w:ind w:left="720"/>
      </w:pPr>
      <w:r w:rsidRPr="00996EB2">
        <w:t xml:space="preserve">Click </w:t>
      </w:r>
      <w:r w:rsidRPr="00996EB2">
        <w:rPr>
          <w:i/>
        </w:rPr>
        <w:t>OK</w:t>
      </w:r>
      <w:r w:rsidRPr="00996EB2">
        <w:t xml:space="preserve"> to return to the </w:t>
      </w:r>
      <w:r w:rsidRPr="00A940FD">
        <w:rPr>
          <w:b/>
        </w:rPr>
        <w:t>Manage Incidence Datasets</w:t>
      </w:r>
      <w:r w:rsidRPr="00996EB2">
        <w:t xml:space="preserve"> window.</w:t>
      </w:r>
    </w:p>
    <w:p w14:paraId="183A1401" w14:textId="77777777" w:rsidR="00556FCE" w:rsidRDefault="0063005A" w:rsidP="00FC6E51">
      <w:pPr>
        <w:pStyle w:val="bullet"/>
        <w:ind w:left="720"/>
      </w:pPr>
      <w:r w:rsidRPr="00996EB2">
        <w:t xml:space="preserve">Click </w:t>
      </w:r>
      <w:r w:rsidRPr="00996EB2">
        <w:rPr>
          <w:i/>
        </w:rPr>
        <w:t>OK</w:t>
      </w:r>
      <w:r w:rsidRPr="00996EB2">
        <w:t xml:space="preserve"> to return to the </w:t>
      </w:r>
      <w:r w:rsidRPr="00A940FD">
        <w:rPr>
          <w:b/>
        </w:rPr>
        <w:t>Modify Datasets</w:t>
      </w:r>
      <w:r w:rsidRPr="00996EB2">
        <w:t xml:space="preserve"> window.</w:t>
      </w:r>
      <w:r w:rsidR="00556FCE">
        <mc:AlternateContent>
          <mc:Choice Requires="wpg">
            <w:drawing>
              <wp:anchor distT="0" distB="0" distL="114300" distR="114300" simplePos="0" relativeHeight="251668480" behindDoc="0" locked="1" layoutInCell="1" allowOverlap="1" wp14:anchorId="183A1695" wp14:editId="7EAA6F85">
                <wp:simplePos x="0" y="0"/>
                <wp:positionH relativeFrom="margin">
                  <wp:posOffset>3931285</wp:posOffset>
                </wp:positionH>
                <wp:positionV relativeFrom="paragraph">
                  <wp:posOffset>263525</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704" name="Rectangle 704"/>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4B7C0D" id="Group 701" o:spid="_x0000_s1026" style="position:absolute;margin-left:309.55pt;margin-top:20.75pt;width:149.9pt;height:180.65pt;z-index:25166848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">
                <v:shape id="Picture 702"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" stroked="t" strokecolor="black [3213]">
                  <v:imagedata r:id="rId39" o:title=""/>
                  <v:path arrowok="t"/>
                </v:shape>
                <v:rect id="Rectangle 704"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" filled="f" strokecolor="red" strokeweight="1.5pt"/>
                <w10:wrap type="square" anchorx="margin"/>
                <w10:anchorlock/>
              </v:group>
            </w:pict>
          </mc:Fallback>
        </mc:AlternateContent>
      </w:r>
    </w:p>
    <w:p w14:paraId="183A1402" w14:textId="45FD0024" w:rsidR="00556FCE" w:rsidRPr="004A0621" w:rsidRDefault="00556FCE" w:rsidP="000E6F28">
      <w:pPr>
        <w:pStyle w:val="Body"/>
        <w:rPr>
          <w:noProof/>
        </w:rPr>
      </w:pPr>
      <w:r w:rsidRPr="004A0621">
        <w:t xml:space="preserve">You have now finished adding the </w:t>
      </w:r>
      <w:r>
        <w:t>baseline incidence</w:t>
      </w:r>
      <w:r w:rsidRPr="004A0621">
        <w:t xml:space="preserve"> data necessary for our analysis. The </w:t>
      </w:r>
      <w:r>
        <w:t>baseline incidence</w:t>
      </w:r>
      <w:r w:rsidRPr="00CF7A5C">
        <w:t xml:space="preserve"> </w:t>
      </w:r>
      <w:r w:rsidRPr="004A0621">
        <w:t>data will be used in Step 2 of the analysis, Estimate Health Impacts.</w:t>
      </w:r>
      <w:r w:rsidR="00121925">
        <w:t xml:space="preserve"> </w:t>
      </w:r>
      <w:r w:rsidRPr="004A0621">
        <w:t>Because you have only loaded the data, the stoplight should still be yellow, as pictured to the right.</w:t>
      </w:r>
    </w:p>
    <w:p w14:paraId="3DCE2DBD" w14:textId="77777777" w:rsidR="00A8391D" w:rsidRPr="000E6F28" w:rsidRDefault="00A8391D" w:rsidP="000E6F28">
      <w:pPr>
        <w:pStyle w:val="Body"/>
        <w:rPr>
          <w:b/>
          <w:noProof/>
          <w:u w:val="single"/>
        </w:rPr>
      </w:pPr>
      <w:r w:rsidRPr="000E6F28">
        <w:rPr>
          <w:b/>
          <w:u w:val="single"/>
        </w:rPr>
        <w:t>Question for Students</w:t>
      </w:r>
      <w:r w:rsidRPr="000E6F28">
        <w:rPr>
          <w:b/>
          <w:noProof/>
          <w:u w:val="single"/>
        </w:rPr>
        <w:t xml:space="preserve"> </w:t>
      </w:r>
    </w:p>
    <w:p w14:paraId="183A1404" w14:textId="6C321914" w:rsidR="000B3112" w:rsidRPr="000E6F28" w:rsidRDefault="000B3112" w:rsidP="000E6F28">
      <w:pPr>
        <w:pStyle w:val="Body"/>
        <w:rPr>
          <w:b/>
          <w:noProof/>
        </w:rPr>
      </w:pPr>
      <w:r w:rsidRPr="000E6F28">
        <w:rPr>
          <w:b/>
          <w:noProof/>
        </w:rPr>
        <w:t>What health en</w:t>
      </w:r>
      <w:r w:rsidR="008C3669">
        <w:rPr>
          <w:b/>
          <w:noProof/>
        </w:rPr>
        <w:t>d</w:t>
      </w:r>
      <w:r w:rsidRPr="000E6F28">
        <w:rPr>
          <w:b/>
          <w:noProof/>
        </w:rPr>
        <w:t xml:space="preserve">points are included in the </w:t>
      </w:r>
      <w:r w:rsidR="00D423E3">
        <w:rPr>
          <w:b/>
          <w:noProof/>
        </w:rPr>
        <w:t xml:space="preserve">India </w:t>
      </w:r>
      <w:r w:rsidRPr="000E6F28">
        <w:rPr>
          <w:b/>
          <w:noProof/>
        </w:rPr>
        <w:t>Incidence Rates?</w:t>
      </w:r>
    </w:p>
    <w:p w14:paraId="183A1405" w14:textId="05BEC239" w:rsidR="000E6F28" w:rsidRDefault="000E6F28" w:rsidP="004121FB">
      <w:pPr>
        <w:rPr>
          <w:noProof/>
        </w:rPr>
      </w:pPr>
      <w:r>
        <w:rPr>
          <w:noProof/>
        </w:rPr>
        <w:br w:type="page"/>
      </w:r>
    </w:p>
    <w:bookmarkStart w:id="39" w:name="_Toc481495903"/>
    <w:bookmarkStart w:id="40" w:name="_Toc1031055"/>
    <w:p w14:paraId="183A142A" w14:textId="33698211" w:rsidR="00947C4F" w:rsidRPr="00996EB2" w:rsidRDefault="000E6F28" w:rsidP="008453E1">
      <w:pPr>
        <w:pStyle w:val="Heading2"/>
      </w:pPr>
      <w:r>
        <w:rPr>
          <w:noProof/>
        </w:rPr>
        <w:lastRenderedPageBreak/>
        <mc:AlternateContent>
          <mc:Choice Requires="wpg">
            <w:drawing>
              <wp:anchor distT="0" distB="0" distL="114300" distR="114300" simplePos="0" relativeHeight="251666432" behindDoc="0" locked="0" layoutInCell="1" allowOverlap="1" wp14:anchorId="7E4B7D8D" wp14:editId="364E94DB">
                <wp:simplePos x="0" y="0"/>
                <wp:positionH relativeFrom="column">
                  <wp:posOffset>3961765</wp:posOffset>
                </wp:positionH>
                <wp:positionV relativeFrom="paragraph">
                  <wp:posOffset>212725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8C73C46" id="Group 677" o:spid="_x0000_s1026" style="position:absolute;margin-left:311.95pt;margin-top:16.75pt;width:165.4pt;height:233.1pt;z-index:251666432"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">
                <v:shape id="Picture 723" o:spid="_x0000_s1027" type="#_x0000_t75" style="position:absolute;width:21009;height:296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">
                  <v:imagedata r:id="rId28" o:title=""/>
                </v:shape>
                <v:rect id="Rectangle 721" o:spid="_x0000_s1028" style="position:absolute;left:2177;top:21227;width:15659;height:2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" filled="f" strokecolor="red"/>
                <v:rect id="Rectangle 722" o:spid="_x0000_s1029" style="position:absolute;left:10450;top:1524;width:1517;height:1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" filled="f" strokecolor="red"/>
                <w10:wrap type="square"/>
              </v:group>
            </w:pict>
          </mc:Fallback>
        </mc:AlternateContent>
      </w:r>
      <w:r w:rsidR="0086372D">
        <w:t>3.6</w:t>
      </w:r>
      <w:r w:rsidR="006A7510" w:rsidRPr="00996EB2">
        <w:t xml:space="preserve"> </w:t>
      </w:r>
      <w:r>
        <w:tab/>
      </w:r>
      <w:r w:rsidR="00947C4F" w:rsidRPr="00996EB2">
        <w:t>Add Health Impact Functions</w:t>
      </w:r>
      <w:bookmarkEnd w:id="39"/>
      <w:bookmarkEnd w:id="40"/>
    </w:p>
    <w:p w14:paraId="183A142B" w14:textId="268B0457" w:rsidR="00947C4F" w:rsidRPr="00996EB2" w:rsidRDefault="00947C4F" w:rsidP="000E6F28">
      <w:pPr>
        <w:pStyle w:val="Body"/>
        <w:rPr>
          <w:noProof/>
        </w:rPr>
      </w:pPr>
      <w:r w:rsidRPr="00996EB2">
        <w:rPr>
          <w:noProof/>
        </w:rPr>
        <w:t>BenMAP-CE contains a large library of health impact functions developed using risk estimates reported in peer-reviewed epidemiology studies. There are two ways to add health impact functions to BenMAP-CE. The first technique imports a .csv or .xlsx file. This approach is best when you wish to import a large number of functions. The second is to program a function manually, using the BenMAP-CE function editor. You will learn both techniques here.</w:t>
      </w:r>
      <w:r w:rsidR="00F472DD" w:rsidRPr="00996EB2">
        <w:rPr>
          <w:noProof/>
        </w:rPr>
        <w:t xml:space="preserve"> </w:t>
      </w:r>
    </w:p>
    <w:p w14:paraId="183A142C" w14:textId="73345783" w:rsidR="0095151F" w:rsidRPr="00A00123" w:rsidRDefault="0086372D" w:rsidP="000E6F28">
      <w:pPr>
        <w:pStyle w:val="Heading3"/>
      </w:pPr>
      <w:bookmarkStart w:id="41" w:name="_Toc481495904"/>
      <w:bookmarkStart w:id="42" w:name="_Toc1031056"/>
      <w:r w:rsidRPr="00A00123">
        <w:t>3.6</w:t>
      </w:r>
      <w:r w:rsidR="006A7510" w:rsidRPr="00A00123">
        <w:t xml:space="preserve">.1 </w:t>
      </w:r>
      <w:r w:rsidR="000E6F28">
        <w:tab/>
      </w:r>
      <w:r w:rsidR="00947C4F" w:rsidRPr="00A00123">
        <w:t xml:space="preserve">Technique 1: Importing </w:t>
      </w:r>
      <w:r w:rsidR="0036460E">
        <w:t>H</w:t>
      </w:r>
      <w:r w:rsidR="00947C4F" w:rsidRPr="00A00123">
        <w:t xml:space="preserve">ealth </w:t>
      </w:r>
      <w:r w:rsidR="0036460E">
        <w:t>I</w:t>
      </w:r>
      <w:r w:rsidR="00947C4F" w:rsidRPr="00A00123">
        <w:t xml:space="preserve">mpact </w:t>
      </w:r>
      <w:r w:rsidR="0036460E">
        <w:t>F</w:t>
      </w:r>
      <w:r w:rsidR="00947C4F" w:rsidRPr="00A00123">
        <w:t xml:space="preserve">unctions </w:t>
      </w:r>
      <w:r w:rsidR="0095151F" w:rsidRPr="00A00123">
        <w:t xml:space="preserve">as .csv or .xlsx </w:t>
      </w:r>
      <w:r w:rsidR="0036460E">
        <w:t>F</w:t>
      </w:r>
      <w:r w:rsidR="0095151F" w:rsidRPr="00A00123">
        <w:t>iles</w:t>
      </w:r>
      <w:bookmarkEnd w:id="41"/>
      <w:bookmarkEnd w:id="42"/>
    </w:p>
    <w:p w14:paraId="183A142D" w14:textId="33D36C66" w:rsidR="0095151F" w:rsidRPr="00996EB2" w:rsidRDefault="0095151F" w:rsidP="00FC6E51">
      <w:pPr>
        <w:pStyle w:val="bullet"/>
        <w:ind w:left="720"/>
      </w:pPr>
      <w:r w:rsidRPr="00996EB2">
        <w:t xml:space="preserve">First, select </w:t>
      </w:r>
      <w:r w:rsidRPr="00996EB2">
        <w:rPr>
          <w:i/>
        </w:rPr>
        <w:t>Manage</w:t>
      </w:r>
      <w:r w:rsidRPr="00996EB2">
        <w:t xml:space="preserve"> under </w:t>
      </w:r>
      <w:r w:rsidRPr="00996EB2">
        <w:rPr>
          <w:i/>
        </w:rPr>
        <w:t>Health Impact Functions</w:t>
      </w:r>
      <w:r w:rsidRPr="00996EB2">
        <w:t xml:space="preserve">. Select </w:t>
      </w:r>
      <w:r w:rsidRPr="00996EB2">
        <w:rPr>
          <w:i/>
        </w:rPr>
        <w:t>Add</w:t>
      </w:r>
      <w:r w:rsidRPr="00996EB2">
        <w:t xml:space="preserve"> and then </w:t>
      </w:r>
      <w:r w:rsidRPr="00DC5EB0">
        <w:t>enter “</w:t>
      </w:r>
      <w:r w:rsidR="008427C7">
        <w:t>Krewski</w:t>
      </w:r>
      <w:r w:rsidR="00120A0C" w:rsidRPr="00DC5EB0">
        <w:t xml:space="preserve"> Health Impact</w:t>
      </w:r>
      <w:r w:rsidRPr="00DC5EB0">
        <w:t xml:space="preserve"> Functions” as the </w:t>
      </w:r>
      <w:r w:rsidRPr="00DC5EB0">
        <w:rPr>
          <w:i/>
        </w:rPr>
        <w:t>Health Impact</w:t>
      </w:r>
      <w:r w:rsidRPr="00996EB2">
        <w:rPr>
          <w:i/>
        </w:rPr>
        <w:t xml:space="preserve"> Function Dataset Name</w:t>
      </w:r>
      <w:r w:rsidRPr="00996EB2">
        <w:t xml:space="preserve">. </w:t>
      </w:r>
    </w:p>
    <w:p w14:paraId="183A142E" w14:textId="2E9D2C2E" w:rsidR="0095151F" w:rsidRPr="00996EB2" w:rsidRDefault="0095151F" w:rsidP="00FC6E51">
      <w:pPr>
        <w:pStyle w:val="bullet"/>
        <w:ind w:left="720"/>
      </w:pPr>
      <w:r w:rsidRPr="00996EB2">
        <w:t xml:space="preserve">Next, select </w:t>
      </w:r>
      <w:r w:rsidRPr="00996EB2">
        <w:rPr>
          <w:i/>
        </w:rPr>
        <w:t>Load From File</w:t>
      </w:r>
      <w:r w:rsidRPr="00996EB2">
        <w:t xml:space="preserve"> and then select </w:t>
      </w:r>
      <w:r w:rsidRPr="00996EB2">
        <w:rPr>
          <w:i/>
        </w:rPr>
        <w:t xml:space="preserve">Browse. </w:t>
      </w:r>
      <w:r w:rsidRPr="00996EB2">
        <w:t xml:space="preserve">Confirm that </w:t>
      </w:r>
      <w:r w:rsidR="001D022D">
        <w:rPr>
          <w:i/>
        </w:rPr>
        <w:t>Supported File Types</w:t>
      </w:r>
      <w:r w:rsidRPr="00996EB2">
        <w:t xml:space="preserve"> is chosen under </w:t>
      </w:r>
      <w:r w:rsidR="0048528B" w:rsidRPr="00996EB2">
        <w:t>file type</w:t>
      </w:r>
      <w:r w:rsidRPr="00996EB2">
        <w:t xml:space="preserve">. Select the file titled </w:t>
      </w:r>
      <w:r w:rsidR="0048528B" w:rsidRPr="00996EB2">
        <w:t>“</w:t>
      </w:r>
      <w:r w:rsidR="00917255">
        <w:t>Krewski</w:t>
      </w:r>
      <w:r w:rsidR="00AB5BDF">
        <w:t>_Health_Impact_Function</w:t>
      </w:r>
      <w:r w:rsidR="001D022D">
        <w:t>s</w:t>
      </w:r>
      <w:r w:rsidR="00120A0C" w:rsidRPr="00996EB2">
        <w:t>.csv</w:t>
      </w:r>
      <w:r w:rsidR="0048528B" w:rsidRPr="00996EB2">
        <w:t xml:space="preserve">”. </w:t>
      </w:r>
      <w:r w:rsidRPr="00996EB2">
        <w:t xml:space="preserve">Click </w:t>
      </w:r>
      <w:r w:rsidRPr="00996EB2">
        <w:rPr>
          <w:i/>
        </w:rPr>
        <w:t>Open</w:t>
      </w:r>
      <w:r w:rsidRPr="00996EB2">
        <w:t xml:space="preserve">. Next, select </w:t>
      </w:r>
      <w:r w:rsidRPr="00996EB2">
        <w:rPr>
          <w:i/>
        </w:rPr>
        <w:t>Validate</w:t>
      </w:r>
      <w:r w:rsidRPr="00996EB2">
        <w:t xml:space="preserve"> and then select </w:t>
      </w:r>
      <w:r w:rsidRPr="00996EB2">
        <w:rPr>
          <w:i/>
        </w:rPr>
        <w:t>OK</w:t>
      </w:r>
      <w:r w:rsidR="0048528B" w:rsidRPr="00996EB2">
        <w:rPr>
          <w:i/>
        </w:rPr>
        <w:t xml:space="preserve"> </w:t>
      </w:r>
      <w:r w:rsidR="0048528B" w:rsidRPr="00996EB2">
        <w:t>to close the data validation window</w:t>
      </w:r>
      <w:r w:rsidRPr="00996EB2">
        <w:t xml:space="preserve">. Click </w:t>
      </w:r>
      <w:r w:rsidRPr="00996EB2">
        <w:rPr>
          <w:i/>
        </w:rPr>
        <w:t>OK</w:t>
      </w:r>
      <w:r w:rsidRPr="00996EB2">
        <w:t xml:space="preserve"> again to load the file. Your screen should look something like this:</w:t>
      </w:r>
    </w:p>
    <w:p w14:paraId="135B5D7C" w14:textId="06BB09EF" w:rsidR="000E6F28" w:rsidRDefault="004121FB" w:rsidP="00FC6E51">
      <w:pPr>
        <w:pStyle w:val="Body"/>
        <w:jc w:val="center"/>
        <w:rPr>
          <w:noProof/>
        </w:rPr>
      </w:pPr>
      <w:r w:rsidRPr="00996EB2">
        <w:rPr>
          <w:noProof/>
        </w:rPr>
        <w:drawing>
          <wp:inline distT="0" distB="0" distL="0" distR="0" wp14:anchorId="7EE1C9B8" wp14:editId="3704A143">
            <wp:extent cx="4153274" cy="325268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153274" cy="3252680"/>
                    </a:xfrm>
                    <a:prstGeom prst="rect">
                      <a:avLst/>
                    </a:prstGeom>
                  </pic:spPr>
                </pic:pic>
              </a:graphicData>
            </a:graphic>
          </wp:inline>
        </w:drawing>
      </w:r>
    </w:p>
    <w:p w14:paraId="183A1430" w14:textId="77777777" w:rsidR="003570CF" w:rsidRPr="00996EB2" w:rsidRDefault="003570CF" w:rsidP="00FC6E51">
      <w:pPr>
        <w:pStyle w:val="bullet"/>
        <w:ind w:left="720"/>
      </w:pPr>
      <w:r w:rsidRPr="00996EB2">
        <w:t xml:space="preserve">Click </w:t>
      </w:r>
      <w:r w:rsidRPr="00996EB2">
        <w:rPr>
          <w:i/>
        </w:rPr>
        <w:t>OK</w:t>
      </w:r>
      <w:r w:rsidRPr="00996EB2">
        <w:t xml:space="preserve"> to close the </w:t>
      </w:r>
      <w:r w:rsidRPr="00DB5EBF">
        <w:rPr>
          <w:b/>
        </w:rPr>
        <w:t>Health Impact Function Dataset Definition</w:t>
      </w:r>
      <w:r w:rsidRPr="00996EB2">
        <w:t xml:space="preserve"> window.</w:t>
      </w:r>
      <w:r w:rsidR="00665C00" w:rsidRPr="00996EB2">
        <w:t xml:space="preserve"> Click </w:t>
      </w:r>
      <w:r w:rsidR="00665C00" w:rsidRPr="00996EB2">
        <w:rPr>
          <w:i/>
        </w:rPr>
        <w:t>OK</w:t>
      </w:r>
      <w:r w:rsidR="00665C00" w:rsidRPr="00996EB2">
        <w:t xml:space="preserve"> to return to the </w:t>
      </w:r>
      <w:r w:rsidR="00665C00" w:rsidRPr="00DB5EBF">
        <w:rPr>
          <w:b/>
        </w:rPr>
        <w:t>Modify Datasets</w:t>
      </w:r>
      <w:r w:rsidR="00665C00" w:rsidRPr="00996EB2">
        <w:t xml:space="preserve"> window.</w:t>
      </w:r>
    </w:p>
    <w:p w14:paraId="183A1431" w14:textId="4A01C021" w:rsidR="003570CF" w:rsidRPr="00917255" w:rsidRDefault="00434199" w:rsidP="00FC6E51">
      <w:pPr>
        <w:pStyle w:val="bullet"/>
        <w:ind w:left="720"/>
      </w:pPr>
      <w:r w:rsidRPr="00917255">
        <w:lastRenderedPageBreak/>
        <w:t xml:space="preserve">You </w:t>
      </w:r>
      <w:r w:rsidR="005D7B2F" w:rsidRPr="00917255">
        <w:t xml:space="preserve">will </w:t>
      </w:r>
      <w:r w:rsidRPr="00917255">
        <w:t>find it helpful to review the study “Extended analysis of the American Cancer Society study of particulate air pollution and mortality” by Krewski et al. (2009) a</w:t>
      </w:r>
      <w:r w:rsidR="003570CF" w:rsidRPr="00917255">
        <w:t>s an example epidemiological study used to develop health i</w:t>
      </w:r>
      <w:r w:rsidRPr="00917255">
        <w:t>mpact functions.</w:t>
      </w:r>
      <w:r w:rsidR="003570CF" w:rsidRPr="00917255">
        <w:t xml:space="preserve"> </w:t>
      </w:r>
      <w:r w:rsidRPr="00917255">
        <w:t>T</w:t>
      </w:r>
      <w:r w:rsidR="003570CF" w:rsidRPr="00917255">
        <w:t>he effect estimate for lung cancer mortality</w:t>
      </w:r>
      <w:r w:rsidRPr="00917255">
        <w:t xml:space="preserve"> from this study </w:t>
      </w:r>
      <w:r w:rsidR="003570CF" w:rsidRPr="00917255">
        <w:t xml:space="preserve">is part of the function that you just imported into BenMAP-CE using the .xlsx file. </w:t>
      </w:r>
    </w:p>
    <w:p w14:paraId="183A1432" w14:textId="2A4B6EAC" w:rsidR="003570CF" w:rsidRPr="00996EB2" w:rsidRDefault="0086372D" w:rsidP="000E6F28">
      <w:pPr>
        <w:pStyle w:val="Heading3"/>
      </w:pPr>
      <w:bookmarkStart w:id="43" w:name="_Toc481495905"/>
      <w:bookmarkStart w:id="44" w:name="_Toc1031057"/>
      <w:r w:rsidRPr="00A00123">
        <w:t>3.6</w:t>
      </w:r>
      <w:r w:rsidR="006A7510" w:rsidRPr="00A00123">
        <w:t xml:space="preserve">.2 </w:t>
      </w:r>
      <w:r w:rsidR="000E6F28">
        <w:tab/>
      </w:r>
      <w:r w:rsidR="003570CF" w:rsidRPr="00A00123">
        <w:t xml:space="preserve">Technique 2: </w:t>
      </w:r>
      <w:r w:rsidR="00327722">
        <w:t xml:space="preserve"> </w:t>
      </w:r>
      <w:r w:rsidR="003570CF" w:rsidRPr="00A00123">
        <w:t xml:space="preserve">Entering </w:t>
      </w:r>
      <w:r w:rsidR="0036460E">
        <w:t>H</w:t>
      </w:r>
      <w:r w:rsidR="003570CF" w:rsidRPr="00A00123">
        <w:t xml:space="preserve">ealth </w:t>
      </w:r>
      <w:r w:rsidR="0036460E">
        <w:t>I</w:t>
      </w:r>
      <w:r w:rsidR="003570CF" w:rsidRPr="00A00123">
        <w:t xml:space="preserve">mpact </w:t>
      </w:r>
      <w:r w:rsidR="0036460E">
        <w:t>F</w:t>
      </w:r>
      <w:r w:rsidR="003570CF" w:rsidRPr="00A00123">
        <w:t xml:space="preserve">unctions </w:t>
      </w:r>
      <w:r w:rsidR="0036460E">
        <w:t>U</w:t>
      </w:r>
      <w:r w:rsidR="003570CF" w:rsidRPr="00A00123">
        <w:t xml:space="preserve">sing the </w:t>
      </w:r>
      <w:r w:rsidR="0036460E">
        <w:t>H</w:t>
      </w:r>
      <w:r w:rsidR="003570CF" w:rsidRPr="00A00123">
        <w:t xml:space="preserve">ealth </w:t>
      </w:r>
      <w:r w:rsidR="0036460E">
        <w:t>I</w:t>
      </w:r>
      <w:r w:rsidR="003570CF" w:rsidRPr="00A00123">
        <w:t xml:space="preserve">mpact </w:t>
      </w:r>
      <w:r w:rsidR="0036460E">
        <w:t>F</w:t>
      </w:r>
      <w:r w:rsidR="003570CF" w:rsidRPr="00A00123">
        <w:t xml:space="preserve">unction </w:t>
      </w:r>
      <w:r w:rsidR="0036460E">
        <w:t>E</w:t>
      </w:r>
      <w:r w:rsidR="003570CF" w:rsidRPr="00A00123">
        <w:t>ditor</w:t>
      </w:r>
      <w:bookmarkEnd w:id="43"/>
      <w:bookmarkEnd w:id="44"/>
    </w:p>
    <w:p w14:paraId="183A1433" w14:textId="15FB2CDD" w:rsidR="0095151F" w:rsidRPr="00996EB2" w:rsidRDefault="003570CF" w:rsidP="000E6F28">
      <w:pPr>
        <w:pStyle w:val="Body"/>
        <w:rPr>
          <w:noProof/>
        </w:rPr>
      </w:pPr>
      <w:r w:rsidRPr="00996EB2">
        <w:rPr>
          <w:noProof/>
        </w:rPr>
        <w:t xml:space="preserve">You will now practice entering a health impact function into BenMAP-CE using the function editor. Previously, </w:t>
      </w:r>
      <w:r w:rsidR="00F30488">
        <w:rPr>
          <w:noProof/>
        </w:rPr>
        <w:t xml:space="preserve">you </w:t>
      </w:r>
      <w:r w:rsidRPr="00996EB2">
        <w:rPr>
          <w:noProof/>
        </w:rPr>
        <w:t xml:space="preserve">imported two mortality </w:t>
      </w:r>
      <w:r w:rsidR="00790497" w:rsidRPr="00996EB2">
        <w:rPr>
          <w:noProof/>
        </w:rPr>
        <w:t xml:space="preserve">and two hospital admissions </w:t>
      </w:r>
      <w:r w:rsidRPr="00996EB2">
        <w:rPr>
          <w:noProof/>
        </w:rPr>
        <w:t xml:space="preserve">functions from </w:t>
      </w:r>
      <w:r w:rsidR="00AB5BDF">
        <w:rPr>
          <w:noProof/>
        </w:rPr>
        <w:t>Krewski et al.</w:t>
      </w:r>
      <w:r w:rsidRPr="00996EB2">
        <w:rPr>
          <w:noProof/>
        </w:rPr>
        <w:t xml:space="preserve"> (2009) </w:t>
      </w:r>
      <w:r w:rsidR="00790497" w:rsidRPr="00996EB2">
        <w:rPr>
          <w:noProof/>
        </w:rPr>
        <w:t>for repiratory and cardiovascular</w:t>
      </w:r>
      <w:r w:rsidRPr="00996EB2">
        <w:rPr>
          <w:noProof/>
        </w:rPr>
        <w:t xml:space="preserve"> </w:t>
      </w:r>
      <w:r w:rsidR="00790497" w:rsidRPr="00996EB2">
        <w:rPr>
          <w:noProof/>
        </w:rPr>
        <w:t xml:space="preserve">related endpoints </w:t>
      </w:r>
      <w:r w:rsidRPr="00996EB2">
        <w:rPr>
          <w:noProof/>
        </w:rPr>
        <w:t xml:space="preserve">using an Excel file. Now, you will add a function </w:t>
      </w:r>
      <w:r w:rsidRPr="00917255">
        <w:rPr>
          <w:noProof/>
        </w:rPr>
        <w:t xml:space="preserve">from the </w:t>
      </w:r>
      <w:r w:rsidR="00790497" w:rsidRPr="00917255">
        <w:rPr>
          <w:noProof/>
        </w:rPr>
        <w:t>Krewski et al. 2009 study</w:t>
      </w:r>
      <w:r w:rsidRPr="00996EB2">
        <w:rPr>
          <w:noProof/>
        </w:rPr>
        <w:t xml:space="preserve"> for all-cause mortality using the function editor.</w:t>
      </w:r>
    </w:p>
    <w:p w14:paraId="183A1434" w14:textId="77777777" w:rsidR="00665C00" w:rsidRPr="00996EB2" w:rsidRDefault="00665C00" w:rsidP="00FC6E51">
      <w:pPr>
        <w:pStyle w:val="bullet"/>
        <w:ind w:left="720"/>
      </w:pPr>
      <w:r w:rsidRPr="00996EB2">
        <w:t xml:space="preserve">Click </w:t>
      </w:r>
      <w:r w:rsidRPr="00996EB2">
        <w:rPr>
          <w:i/>
        </w:rPr>
        <w:t>Manage</w:t>
      </w:r>
      <w:r w:rsidRPr="00996EB2">
        <w:t xml:space="preserve"> in the </w:t>
      </w:r>
      <w:r w:rsidRPr="00996EB2">
        <w:rPr>
          <w:i/>
        </w:rPr>
        <w:t>Health Impact Functions</w:t>
      </w:r>
      <w:r w:rsidRPr="00996EB2">
        <w:t xml:space="preserve"> section of the </w:t>
      </w:r>
      <w:r w:rsidRPr="00DB5EBF">
        <w:rPr>
          <w:b/>
        </w:rPr>
        <w:t>Modify Datasets</w:t>
      </w:r>
      <w:r w:rsidRPr="00996EB2">
        <w:t xml:space="preserve"> window.</w:t>
      </w:r>
    </w:p>
    <w:p w14:paraId="183A1435" w14:textId="463879A0" w:rsidR="008D1016" w:rsidRDefault="008257C2" w:rsidP="00FC6E51">
      <w:pPr>
        <w:pStyle w:val="bullet"/>
        <w:ind w:left="720"/>
      </w:pPr>
      <w:r w:rsidRPr="00996EB2">
        <w:t xml:space="preserve">You should see </w:t>
      </w:r>
      <w:r w:rsidR="00AB5BDF" w:rsidRPr="00AB5BDF">
        <w:rPr>
          <w:i/>
        </w:rPr>
        <w:t>Krewski</w:t>
      </w:r>
      <w:r w:rsidR="00790497" w:rsidRPr="00AB5BDF">
        <w:rPr>
          <w:i/>
        </w:rPr>
        <w:t xml:space="preserve"> Health Impact Functions</w:t>
      </w:r>
      <w:r w:rsidR="00121925">
        <w:rPr>
          <w:i/>
        </w:rPr>
        <w:t xml:space="preserve"> </w:t>
      </w:r>
      <w:r w:rsidRPr="00996EB2">
        <w:t xml:space="preserve">listed in the Available Datasets box. Click the </w:t>
      </w:r>
      <w:r w:rsidR="00636146">
        <w:rPr>
          <w:i/>
        </w:rPr>
        <w:t>Edit</w:t>
      </w:r>
      <w:r w:rsidR="00121925">
        <w:rPr>
          <w:i/>
        </w:rPr>
        <w:t xml:space="preserve"> </w:t>
      </w:r>
      <w:r w:rsidRPr="00996EB2">
        <w:t xml:space="preserve">button, located at the bottom of the Available Datasets box. This will bring up the </w:t>
      </w:r>
      <w:r w:rsidRPr="00DB5EBF">
        <w:rPr>
          <w:b/>
        </w:rPr>
        <w:t>Health Impact Function Dataset Definition</w:t>
      </w:r>
      <w:r w:rsidRPr="00996EB2">
        <w:t xml:space="preserve"> window. </w:t>
      </w:r>
      <w:r w:rsidR="00636146">
        <w:t xml:space="preserve">Click </w:t>
      </w:r>
      <w:r w:rsidR="00636146">
        <w:rPr>
          <w:i/>
        </w:rPr>
        <w:t>Add</w:t>
      </w:r>
      <w:r w:rsidR="00636146">
        <w:t xml:space="preserve"> at the bottom of the window.</w:t>
      </w:r>
    </w:p>
    <w:p w14:paraId="183A1438" w14:textId="479564AC" w:rsidR="00BC4D44" w:rsidRPr="00996EB2" w:rsidRDefault="00665C00" w:rsidP="00FC6E51">
      <w:pPr>
        <w:pStyle w:val="bullet"/>
        <w:ind w:left="720"/>
      </w:pPr>
      <w:r w:rsidRPr="00996EB2">
        <w:t xml:space="preserve">This will bring up the </w:t>
      </w:r>
      <w:r w:rsidRPr="00DB5EBF">
        <w:rPr>
          <w:b/>
        </w:rPr>
        <w:t>Health Impact Function Definition</w:t>
      </w:r>
      <w:r w:rsidRPr="00996EB2">
        <w:t xml:space="preserve"> window. It should look like this when you begin:</w:t>
      </w:r>
    </w:p>
    <w:p w14:paraId="183A1439" w14:textId="4944046F" w:rsidR="00665C00" w:rsidRDefault="00636146" w:rsidP="00636146">
      <w:pPr>
        <w:pStyle w:val="Body"/>
        <w:jc w:val="center"/>
        <w:rPr>
          <w:noProof/>
        </w:rPr>
      </w:pPr>
      <w:r w:rsidRPr="00996EB2">
        <w:rPr>
          <w:noProof/>
        </w:rPr>
        <w:drawing>
          <wp:inline distT="0" distB="0" distL="0" distR="0" wp14:anchorId="516AEA05" wp14:editId="0DA0978A">
            <wp:extent cx="4495800" cy="366585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4495800" cy="3665855"/>
                    </a:xfrm>
                    <a:prstGeom prst="rect">
                      <a:avLst/>
                    </a:prstGeom>
                  </pic:spPr>
                </pic:pic>
              </a:graphicData>
            </a:graphic>
          </wp:inline>
        </w:drawing>
      </w:r>
    </w:p>
    <w:p w14:paraId="183A143E" w14:textId="7F9ECC1C" w:rsidR="00446533" w:rsidRDefault="00446533" w:rsidP="00FC6E51">
      <w:pPr>
        <w:pStyle w:val="bullet"/>
        <w:ind w:left="720"/>
      </w:pPr>
      <w:r w:rsidRPr="00996EB2">
        <w:lastRenderedPageBreak/>
        <w:t xml:space="preserve">Record the information </w:t>
      </w:r>
      <w:r w:rsidR="001053DE">
        <w:t>from</w:t>
      </w:r>
      <w:r w:rsidR="001053DE" w:rsidRPr="00996EB2">
        <w:t xml:space="preserve"> </w:t>
      </w:r>
      <w:r w:rsidRPr="00996EB2">
        <w:t>Table 1 in each corresponding field. Do not enter anything into a field if it says “Blank” next to the field name below.</w:t>
      </w:r>
    </w:p>
    <w:p w14:paraId="183A1440" w14:textId="6CC7E19A" w:rsidR="00446533" w:rsidRPr="00996EB2" w:rsidRDefault="00446533" w:rsidP="00F51120">
      <w:pPr>
        <w:autoSpaceDE w:val="0"/>
        <w:autoSpaceDN w:val="0"/>
        <w:adjustRightInd w:val="0"/>
        <w:spacing w:before="240" w:after="240"/>
        <w:rPr>
          <w:rFonts w:asciiTheme="majorHAnsi" w:hAnsiTheme="majorHAnsi"/>
          <w:b/>
          <w:noProof/>
        </w:rPr>
      </w:pPr>
      <w:r w:rsidRPr="00996EB2">
        <w:rPr>
          <w:rFonts w:asciiTheme="majorHAnsi" w:hAnsiTheme="majorHAnsi"/>
          <w:b/>
          <w:noProof/>
        </w:rPr>
        <w:t>Table 1</w:t>
      </w:r>
      <w:r w:rsidR="00DF3094">
        <w:rPr>
          <w:rFonts w:asciiTheme="majorHAnsi" w:hAnsiTheme="majorHAnsi"/>
          <w:b/>
          <w:noProof/>
        </w:rPr>
        <w:t>.</w:t>
      </w:r>
      <w:r w:rsidRPr="00996EB2">
        <w:rPr>
          <w:rFonts w:asciiTheme="majorHAnsi" w:hAnsiTheme="majorHAnsi"/>
          <w:b/>
          <w:noProof/>
        </w:rPr>
        <w:t xml:space="preserve"> </w:t>
      </w:r>
      <w:r w:rsidR="00F51120">
        <w:rPr>
          <w:rFonts w:asciiTheme="majorHAnsi" w:hAnsiTheme="majorHAnsi"/>
          <w:b/>
          <w:noProof/>
        </w:rPr>
        <w:t xml:space="preserve"> </w:t>
      </w:r>
      <w:r w:rsidRPr="00996EB2">
        <w:rPr>
          <w:rFonts w:asciiTheme="majorHAnsi" w:hAnsiTheme="majorHAnsi"/>
          <w:b/>
          <w:noProof/>
        </w:rPr>
        <w:t>Details to Manually Enter a Health Impact Function</w:t>
      </w:r>
    </w:p>
    <w:tbl>
      <w:tblPr>
        <w:tblStyle w:val="LightList-Accent31"/>
        <w:tblW w:w="5179" w:type="pc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507"/>
        <w:gridCol w:w="3722"/>
        <w:gridCol w:w="3690"/>
      </w:tblGrid>
      <w:tr w:rsidR="00CA7215" w:rsidRPr="00491A38" w14:paraId="4D2FB4D5" w14:textId="77777777" w:rsidTr="007C11DF">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1264" w:type="pct"/>
            <w:shd w:val="clear" w:color="auto" w:fill="95B3D7" w:themeFill="accent1" w:themeFillTint="99"/>
            <w:vAlign w:val="center"/>
          </w:tcPr>
          <w:p w14:paraId="39F819E0" w14:textId="77777777" w:rsidR="00CA7215" w:rsidRPr="004E3847" w:rsidRDefault="00CA7215" w:rsidP="001C58BA">
            <w:pPr>
              <w:jc w:val="center"/>
              <w:rPr>
                <w:color w:val="auto"/>
              </w:rPr>
            </w:pPr>
            <w:r w:rsidRPr="004E3847">
              <w:t>FIELD NAME</w:t>
            </w:r>
          </w:p>
        </w:tc>
        <w:tc>
          <w:tcPr>
            <w:tcW w:w="1876" w:type="pct"/>
            <w:shd w:val="clear" w:color="auto" w:fill="95B3D7" w:themeFill="accent1" w:themeFillTint="99"/>
            <w:vAlign w:val="center"/>
          </w:tcPr>
          <w:p w14:paraId="7E0576C5" w14:textId="77777777" w:rsidR="00CA7215" w:rsidRPr="004E3847" w:rsidRDefault="00CA7215" w:rsidP="001C58BA">
            <w:pPr>
              <w:jc w:val="center"/>
              <w:cnfStyle w:val="100000000000" w:firstRow="1" w:lastRow="0" w:firstColumn="0" w:lastColumn="0" w:oddVBand="0" w:evenVBand="0" w:oddHBand="0" w:evenHBand="0" w:firstRowFirstColumn="0" w:firstRowLastColumn="0" w:lastRowFirstColumn="0" w:lastRowLastColumn="0"/>
              <w:rPr>
                <w:color w:val="auto"/>
              </w:rPr>
            </w:pPr>
            <w:r w:rsidRPr="004E3847">
              <w:t>TEXT/VALUE</w:t>
            </w:r>
          </w:p>
        </w:tc>
        <w:tc>
          <w:tcPr>
            <w:tcW w:w="1860" w:type="pct"/>
            <w:shd w:val="clear" w:color="auto" w:fill="95B3D7" w:themeFill="accent1" w:themeFillTint="99"/>
            <w:vAlign w:val="center"/>
          </w:tcPr>
          <w:p w14:paraId="32AA5FF3" w14:textId="77777777" w:rsidR="00CA7215" w:rsidRPr="004E3847" w:rsidRDefault="00CA7215" w:rsidP="001C58BA">
            <w:pPr>
              <w:jc w:val="center"/>
              <w:cnfStyle w:val="100000000000" w:firstRow="1" w:lastRow="0" w:firstColumn="0" w:lastColumn="0" w:oddVBand="0" w:evenVBand="0" w:oddHBand="0" w:evenHBand="0" w:firstRowFirstColumn="0" w:firstRowLastColumn="0" w:lastRowFirstColumn="0" w:lastRowLastColumn="0"/>
              <w:rPr>
                <w:color w:val="auto"/>
              </w:rPr>
            </w:pPr>
            <w:r w:rsidRPr="004E3847">
              <w:t>VARIABLE DESCRIPTION</w:t>
            </w:r>
          </w:p>
        </w:tc>
      </w:tr>
      <w:tr w:rsidR="00CA7215" w:rsidRPr="00491A38" w14:paraId="4EE5AA28"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3A393B20" w14:textId="77777777" w:rsidR="00CA7215" w:rsidRPr="004E3847" w:rsidRDefault="00CA7215" w:rsidP="001C58BA">
            <w:pPr>
              <w:rPr>
                <w:b w:val="0"/>
                <w:sz w:val="19"/>
                <w:szCs w:val="19"/>
              </w:rPr>
            </w:pPr>
            <w:r w:rsidRPr="004E3847">
              <w:rPr>
                <w:sz w:val="19"/>
                <w:szCs w:val="19"/>
              </w:rPr>
              <w:t>Endpoint Group</w:t>
            </w:r>
          </w:p>
        </w:tc>
        <w:tc>
          <w:tcPr>
            <w:tcW w:w="1876" w:type="pct"/>
            <w:tcBorders>
              <w:top w:val="none" w:sz="0" w:space="0" w:color="auto"/>
              <w:bottom w:val="none" w:sz="0" w:space="0" w:color="auto"/>
            </w:tcBorders>
            <w:vAlign w:val="center"/>
          </w:tcPr>
          <w:p w14:paraId="409E1C1B"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Mortality</w:t>
            </w:r>
          </w:p>
        </w:tc>
        <w:tc>
          <w:tcPr>
            <w:tcW w:w="1860" w:type="pct"/>
            <w:tcBorders>
              <w:top w:val="none" w:sz="0" w:space="0" w:color="auto"/>
              <w:bottom w:val="none" w:sz="0" w:space="0" w:color="auto"/>
              <w:right w:val="none" w:sz="0" w:space="0" w:color="auto"/>
            </w:tcBorders>
            <w:vAlign w:val="center"/>
          </w:tcPr>
          <w:p w14:paraId="0CA91DB7"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Health impact endpoint group</w:t>
            </w:r>
          </w:p>
        </w:tc>
      </w:tr>
      <w:tr w:rsidR="00CA7215" w:rsidRPr="00491A38" w14:paraId="6BFB479E"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5BBD8E9B" w14:textId="77777777" w:rsidR="00CA7215" w:rsidRPr="004E3847" w:rsidRDefault="00CA7215" w:rsidP="001C58BA">
            <w:pPr>
              <w:rPr>
                <w:b w:val="0"/>
                <w:sz w:val="19"/>
                <w:szCs w:val="19"/>
              </w:rPr>
            </w:pPr>
            <w:r w:rsidRPr="004E3847">
              <w:rPr>
                <w:sz w:val="19"/>
                <w:szCs w:val="19"/>
              </w:rPr>
              <w:t>Endpoint</w:t>
            </w:r>
          </w:p>
        </w:tc>
        <w:tc>
          <w:tcPr>
            <w:tcW w:w="1876" w:type="pct"/>
            <w:vAlign w:val="center"/>
          </w:tcPr>
          <w:p w14:paraId="1214B47E"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Mortality, All Cause</w:t>
            </w:r>
          </w:p>
        </w:tc>
        <w:tc>
          <w:tcPr>
            <w:tcW w:w="1860" w:type="pct"/>
            <w:vAlign w:val="center"/>
          </w:tcPr>
          <w:p w14:paraId="3F5CF3A1"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Specific health impact within that endpoint group</w:t>
            </w:r>
          </w:p>
        </w:tc>
      </w:tr>
      <w:tr w:rsidR="00CA7215" w:rsidRPr="00491A38" w14:paraId="41041B46"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21F77A54" w14:textId="77777777" w:rsidR="00CA7215" w:rsidRPr="004E3847" w:rsidRDefault="00CA7215" w:rsidP="001C58BA">
            <w:pPr>
              <w:rPr>
                <w:b w:val="0"/>
                <w:sz w:val="19"/>
                <w:szCs w:val="19"/>
              </w:rPr>
            </w:pPr>
            <w:r w:rsidRPr="004E3847">
              <w:rPr>
                <w:sz w:val="19"/>
                <w:szCs w:val="19"/>
              </w:rPr>
              <w:t>Pollutant</w:t>
            </w:r>
          </w:p>
        </w:tc>
        <w:tc>
          <w:tcPr>
            <w:tcW w:w="1876" w:type="pct"/>
            <w:tcBorders>
              <w:top w:val="none" w:sz="0" w:space="0" w:color="auto"/>
              <w:bottom w:val="none" w:sz="0" w:space="0" w:color="auto"/>
            </w:tcBorders>
            <w:vAlign w:val="center"/>
          </w:tcPr>
          <w:p w14:paraId="2E1C9AA5"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PM2.5</w:t>
            </w:r>
          </w:p>
        </w:tc>
        <w:tc>
          <w:tcPr>
            <w:tcW w:w="1860" w:type="pct"/>
            <w:tcBorders>
              <w:top w:val="none" w:sz="0" w:space="0" w:color="auto"/>
              <w:bottom w:val="none" w:sz="0" w:space="0" w:color="auto"/>
              <w:right w:val="none" w:sz="0" w:space="0" w:color="auto"/>
            </w:tcBorders>
            <w:vAlign w:val="center"/>
          </w:tcPr>
          <w:p w14:paraId="1A657347"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Pollutant analyzed in the study</w:t>
            </w:r>
          </w:p>
        </w:tc>
      </w:tr>
      <w:tr w:rsidR="00CA7215" w:rsidRPr="00491A38" w14:paraId="36DD2145"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559713E9" w14:textId="77777777" w:rsidR="00CA7215" w:rsidRPr="004E3847" w:rsidRDefault="00CA7215" w:rsidP="001C58BA">
            <w:pPr>
              <w:rPr>
                <w:b w:val="0"/>
                <w:sz w:val="19"/>
                <w:szCs w:val="19"/>
              </w:rPr>
            </w:pPr>
            <w:r w:rsidRPr="004E3847">
              <w:rPr>
                <w:sz w:val="19"/>
                <w:szCs w:val="19"/>
              </w:rPr>
              <w:t>Metric</w:t>
            </w:r>
          </w:p>
        </w:tc>
        <w:tc>
          <w:tcPr>
            <w:tcW w:w="1876" w:type="pct"/>
            <w:vAlign w:val="center"/>
          </w:tcPr>
          <w:p w14:paraId="1FE3B66D"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D24HourMean</w:t>
            </w:r>
          </w:p>
        </w:tc>
        <w:tc>
          <w:tcPr>
            <w:tcW w:w="1860" w:type="pct"/>
            <w:vAlign w:val="center"/>
          </w:tcPr>
          <w:p w14:paraId="7DDA32D5"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Pollutant measurement type</w:t>
            </w:r>
          </w:p>
        </w:tc>
      </w:tr>
      <w:tr w:rsidR="00CA7215" w:rsidRPr="00491A38" w14:paraId="60F16E1B"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5C5232B3" w14:textId="77777777" w:rsidR="00CA7215" w:rsidRPr="004E3847" w:rsidRDefault="00CA7215" w:rsidP="001C58BA">
            <w:pPr>
              <w:rPr>
                <w:b w:val="0"/>
                <w:sz w:val="19"/>
                <w:szCs w:val="19"/>
              </w:rPr>
            </w:pPr>
            <w:r w:rsidRPr="004E3847">
              <w:rPr>
                <w:sz w:val="19"/>
                <w:szCs w:val="19"/>
              </w:rPr>
              <w:t>Annual Statistic</w:t>
            </w:r>
          </w:p>
        </w:tc>
        <w:tc>
          <w:tcPr>
            <w:tcW w:w="1876" w:type="pct"/>
            <w:tcBorders>
              <w:top w:val="none" w:sz="0" w:space="0" w:color="auto"/>
              <w:bottom w:val="none" w:sz="0" w:space="0" w:color="auto"/>
            </w:tcBorders>
            <w:vAlign w:val="center"/>
          </w:tcPr>
          <w:p w14:paraId="586FE6AD"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Mean</w:t>
            </w:r>
          </w:p>
        </w:tc>
        <w:tc>
          <w:tcPr>
            <w:tcW w:w="1860" w:type="pct"/>
            <w:tcBorders>
              <w:top w:val="none" w:sz="0" w:space="0" w:color="auto"/>
              <w:bottom w:val="none" w:sz="0" w:space="0" w:color="auto"/>
              <w:right w:val="none" w:sz="0" w:space="0" w:color="auto"/>
            </w:tcBorders>
            <w:vAlign w:val="center"/>
          </w:tcPr>
          <w:p w14:paraId="57F15908"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Annual statistic for which pollutant is analyzed in study</w:t>
            </w:r>
          </w:p>
        </w:tc>
      </w:tr>
      <w:tr w:rsidR="00CA7215" w:rsidRPr="00491A38" w14:paraId="28C3C484"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2919F8B9" w14:textId="77777777" w:rsidR="00CA7215" w:rsidRPr="004E3847" w:rsidRDefault="00CA7215" w:rsidP="001C58BA">
            <w:pPr>
              <w:rPr>
                <w:b w:val="0"/>
                <w:sz w:val="19"/>
                <w:szCs w:val="19"/>
              </w:rPr>
            </w:pPr>
            <w:r w:rsidRPr="004E3847">
              <w:rPr>
                <w:sz w:val="19"/>
                <w:szCs w:val="19"/>
              </w:rPr>
              <w:t>Seasonal Metric</w:t>
            </w:r>
          </w:p>
        </w:tc>
        <w:tc>
          <w:tcPr>
            <w:tcW w:w="1876" w:type="pct"/>
            <w:vAlign w:val="center"/>
          </w:tcPr>
          <w:p w14:paraId="64678ECC"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4E3847">
              <w:rPr>
                <w:sz w:val="19"/>
                <w:szCs w:val="19"/>
              </w:rPr>
              <w:t>QuarterlyMean</w:t>
            </w:r>
            <w:proofErr w:type="spellEnd"/>
          </w:p>
        </w:tc>
        <w:tc>
          <w:tcPr>
            <w:tcW w:w="1860" w:type="pct"/>
            <w:vAlign w:val="center"/>
          </w:tcPr>
          <w:p w14:paraId="73DE0DC9"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Seasonal metric for which pollutant is analyzed in study</w:t>
            </w:r>
          </w:p>
        </w:tc>
      </w:tr>
      <w:tr w:rsidR="00CA7215" w:rsidRPr="00491A38" w14:paraId="6099822F"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7956D663" w14:textId="77777777" w:rsidR="00CA7215" w:rsidRPr="004E3847" w:rsidRDefault="00CA7215" w:rsidP="001C58BA">
            <w:pPr>
              <w:rPr>
                <w:sz w:val="19"/>
                <w:szCs w:val="19"/>
              </w:rPr>
            </w:pPr>
            <w:r w:rsidRPr="00575749">
              <w:rPr>
                <w:sz w:val="19"/>
                <w:szCs w:val="19"/>
              </w:rPr>
              <w:t>Author</w:t>
            </w:r>
          </w:p>
        </w:tc>
        <w:tc>
          <w:tcPr>
            <w:tcW w:w="1876" w:type="pct"/>
            <w:tcBorders>
              <w:top w:val="none" w:sz="0" w:space="0" w:color="auto"/>
              <w:bottom w:val="none" w:sz="0" w:space="0" w:color="auto"/>
            </w:tcBorders>
            <w:vAlign w:val="center"/>
          </w:tcPr>
          <w:p w14:paraId="136B9D63" w14:textId="77777777" w:rsidR="00CA7215" w:rsidRPr="00183EC6"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proofErr w:type="spellStart"/>
            <w:r w:rsidRPr="005F4E41">
              <w:rPr>
                <w:sz w:val="19"/>
                <w:szCs w:val="19"/>
              </w:rPr>
              <w:t>Krewski</w:t>
            </w:r>
            <w:proofErr w:type="spellEnd"/>
            <w:r w:rsidRPr="005F4E41">
              <w:rPr>
                <w:sz w:val="19"/>
                <w:szCs w:val="19"/>
              </w:rPr>
              <w:t xml:space="preserve"> et al.</w:t>
            </w:r>
          </w:p>
        </w:tc>
        <w:tc>
          <w:tcPr>
            <w:tcW w:w="1860" w:type="pct"/>
            <w:tcBorders>
              <w:top w:val="none" w:sz="0" w:space="0" w:color="auto"/>
              <w:bottom w:val="none" w:sz="0" w:space="0" w:color="auto"/>
              <w:right w:val="none" w:sz="0" w:space="0" w:color="auto"/>
            </w:tcBorders>
            <w:vAlign w:val="center"/>
          </w:tcPr>
          <w:p w14:paraId="22819763" w14:textId="77777777" w:rsidR="00CA7215" w:rsidRPr="00183EC6"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author</w:t>
            </w:r>
          </w:p>
        </w:tc>
      </w:tr>
      <w:tr w:rsidR="00CA7215" w:rsidRPr="00491A38" w14:paraId="5B06C371"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7C244160" w14:textId="77777777" w:rsidR="00CA7215" w:rsidRPr="004E3847" w:rsidRDefault="00CA7215" w:rsidP="001C58BA">
            <w:pPr>
              <w:rPr>
                <w:sz w:val="19"/>
                <w:szCs w:val="19"/>
              </w:rPr>
            </w:pPr>
            <w:r w:rsidRPr="00575749">
              <w:rPr>
                <w:sz w:val="19"/>
                <w:szCs w:val="19"/>
              </w:rPr>
              <w:t>Year of Publication</w:t>
            </w:r>
          </w:p>
        </w:tc>
        <w:tc>
          <w:tcPr>
            <w:tcW w:w="1876" w:type="pct"/>
            <w:vAlign w:val="center"/>
          </w:tcPr>
          <w:p w14:paraId="15ED0D31" w14:textId="77777777" w:rsidR="00CA7215" w:rsidRPr="00183EC6"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2009</w:t>
            </w:r>
          </w:p>
        </w:tc>
        <w:tc>
          <w:tcPr>
            <w:tcW w:w="1860" w:type="pct"/>
            <w:vAlign w:val="center"/>
          </w:tcPr>
          <w:p w14:paraId="421FDA4E" w14:textId="77777777" w:rsidR="00CA7215" w:rsidRPr="00183EC6"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Year of study publication</w:t>
            </w:r>
          </w:p>
        </w:tc>
      </w:tr>
      <w:tr w:rsidR="00CA7215" w:rsidRPr="00491A38" w14:paraId="7D9BA53A"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2D84AF7A" w14:textId="77777777" w:rsidR="00CA7215" w:rsidRPr="004E3847" w:rsidRDefault="00CA7215" w:rsidP="001C58BA">
            <w:pPr>
              <w:rPr>
                <w:sz w:val="19"/>
                <w:szCs w:val="19"/>
              </w:rPr>
            </w:pPr>
            <w:r w:rsidRPr="00575749">
              <w:rPr>
                <w:sz w:val="19"/>
                <w:szCs w:val="19"/>
              </w:rPr>
              <w:t>Study Location</w:t>
            </w:r>
          </w:p>
        </w:tc>
        <w:tc>
          <w:tcPr>
            <w:tcW w:w="1876" w:type="pct"/>
            <w:tcBorders>
              <w:top w:val="none" w:sz="0" w:space="0" w:color="auto"/>
              <w:bottom w:val="none" w:sz="0" w:space="0" w:color="auto"/>
            </w:tcBorders>
            <w:vAlign w:val="center"/>
          </w:tcPr>
          <w:p w14:paraId="564CA499" w14:textId="77777777" w:rsidR="00CA7215" w:rsidRPr="00183EC6"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116 U.S. cities</w:t>
            </w:r>
          </w:p>
        </w:tc>
        <w:tc>
          <w:tcPr>
            <w:tcW w:w="1860" w:type="pct"/>
            <w:tcBorders>
              <w:top w:val="none" w:sz="0" w:space="0" w:color="auto"/>
              <w:bottom w:val="none" w:sz="0" w:space="0" w:color="auto"/>
              <w:right w:val="none" w:sz="0" w:space="0" w:color="auto"/>
            </w:tcBorders>
            <w:vAlign w:val="center"/>
          </w:tcPr>
          <w:p w14:paraId="55537425" w14:textId="77777777" w:rsidR="00CA7215" w:rsidRPr="00183EC6"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location type</w:t>
            </w:r>
          </w:p>
        </w:tc>
      </w:tr>
      <w:tr w:rsidR="00CA7215" w:rsidRPr="00491A38" w14:paraId="642B9101"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571E9097" w14:textId="77777777" w:rsidR="00CA7215" w:rsidRPr="004E3847" w:rsidRDefault="00CA7215" w:rsidP="001C58BA">
            <w:pPr>
              <w:rPr>
                <w:sz w:val="19"/>
                <w:szCs w:val="19"/>
              </w:rPr>
            </w:pPr>
            <w:r w:rsidRPr="00575749">
              <w:rPr>
                <w:sz w:val="19"/>
                <w:szCs w:val="19"/>
              </w:rPr>
              <w:t>Apply Function To</w:t>
            </w:r>
          </w:p>
        </w:tc>
        <w:tc>
          <w:tcPr>
            <w:tcW w:w="1876" w:type="pct"/>
            <w:vAlign w:val="center"/>
          </w:tcPr>
          <w:p w14:paraId="4A9DC7B2"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Entire Area</w:t>
            </w:r>
          </w:p>
        </w:tc>
        <w:tc>
          <w:tcPr>
            <w:tcW w:w="1860" w:type="pct"/>
            <w:vAlign w:val="center"/>
          </w:tcPr>
          <w:p w14:paraId="2202E583"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Determines area to apply health impact function</w:t>
            </w:r>
          </w:p>
        </w:tc>
      </w:tr>
      <w:tr w:rsidR="00CA7215" w:rsidRPr="00491A38" w14:paraId="152B4D53"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7666B8F7" w14:textId="77777777" w:rsidR="00CA7215" w:rsidRPr="004E3847" w:rsidRDefault="00CA7215" w:rsidP="001C58BA">
            <w:pPr>
              <w:rPr>
                <w:sz w:val="19"/>
                <w:szCs w:val="19"/>
              </w:rPr>
            </w:pPr>
            <w:r w:rsidRPr="00575749">
              <w:rPr>
                <w:sz w:val="19"/>
                <w:szCs w:val="19"/>
              </w:rPr>
              <w:t>Race</w:t>
            </w:r>
          </w:p>
        </w:tc>
        <w:tc>
          <w:tcPr>
            <w:tcW w:w="1876" w:type="pct"/>
            <w:tcBorders>
              <w:top w:val="none" w:sz="0" w:space="0" w:color="auto"/>
              <w:bottom w:val="none" w:sz="0" w:space="0" w:color="auto"/>
            </w:tcBorders>
            <w:vAlign w:val="center"/>
          </w:tcPr>
          <w:p w14:paraId="5DD2C142"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860" w:type="pct"/>
            <w:tcBorders>
              <w:top w:val="none" w:sz="0" w:space="0" w:color="auto"/>
              <w:bottom w:val="none" w:sz="0" w:space="0" w:color="auto"/>
              <w:right w:val="none" w:sz="0" w:space="0" w:color="auto"/>
            </w:tcBorders>
            <w:vAlign w:val="center"/>
          </w:tcPr>
          <w:p w14:paraId="794CDF9C"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Race of study population</w:t>
            </w:r>
          </w:p>
        </w:tc>
      </w:tr>
      <w:tr w:rsidR="00CA7215" w:rsidRPr="00491A38" w14:paraId="7ED2BE80"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394220FA" w14:textId="77777777" w:rsidR="00CA7215" w:rsidRPr="004E3847" w:rsidRDefault="00CA7215" w:rsidP="001C58BA">
            <w:pPr>
              <w:rPr>
                <w:sz w:val="19"/>
                <w:szCs w:val="19"/>
              </w:rPr>
            </w:pPr>
            <w:r w:rsidRPr="00575749">
              <w:rPr>
                <w:sz w:val="19"/>
                <w:szCs w:val="19"/>
              </w:rPr>
              <w:t>Ethnicity</w:t>
            </w:r>
          </w:p>
        </w:tc>
        <w:tc>
          <w:tcPr>
            <w:tcW w:w="1876" w:type="pct"/>
            <w:vAlign w:val="center"/>
          </w:tcPr>
          <w:p w14:paraId="38F7D6A9"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ALL</w:t>
            </w:r>
          </w:p>
        </w:tc>
        <w:tc>
          <w:tcPr>
            <w:tcW w:w="1860" w:type="pct"/>
            <w:vAlign w:val="center"/>
          </w:tcPr>
          <w:p w14:paraId="16F2E1F2"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Ethnicity of study population</w:t>
            </w:r>
          </w:p>
        </w:tc>
      </w:tr>
      <w:tr w:rsidR="00CA7215" w:rsidRPr="00491A38" w14:paraId="7C88ACE9"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75E3408A" w14:textId="77777777" w:rsidR="00CA7215" w:rsidRPr="004E3847" w:rsidRDefault="00CA7215" w:rsidP="001C58BA">
            <w:pPr>
              <w:rPr>
                <w:sz w:val="19"/>
                <w:szCs w:val="19"/>
              </w:rPr>
            </w:pPr>
            <w:r w:rsidRPr="00575749">
              <w:rPr>
                <w:sz w:val="19"/>
                <w:szCs w:val="19"/>
              </w:rPr>
              <w:t>Gender</w:t>
            </w:r>
          </w:p>
        </w:tc>
        <w:tc>
          <w:tcPr>
            <w:tcW w:w="1876" w:type="pct"/>
            <w:tcBorders>
              <w:top w:val="none" w:sz="0" w:space="0" w:color="auto"/>
              <w:bottom w:val="none" w:sz="0" w:space="0" w:color="auto"/>
            </w:tcBorders>
            <w:vAlign w:val="center"/>
          </w:tcPr>
          <w:p w14:paraId="2A2FDAB5"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860" w:type="pct"/>
            <w:tcBorders>
              <w:top w:val="none" w:sz="0" w:space="0" w:color="auto"/>
              <w:bottom w:val="none" w:sz="0" w:space="0" w:color="auto"/>
              <w:right w:val="none" w:sz="0" w:space="0" w:color="auto"/>
            </w:tcBorders>
            <w:vAlign w:val="center"/>
          </w:tcPr>
          <w:p w14:paraId="08E60CE0"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Gender of study population</w:t>
            </w:r>
          </w:p>
        </w:tc>
      </w:tr>
      <w:tr w:rsidR="00CA7215" w:rsidRPr="00491A38" w14:paraId="564532F9"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225E680C" w14:textId="77777777" w:rsidR="00CA7215" w:rsidRPr="004E3847" w:rsidRDefault="00CA7215" w:rsidP="001C58BA">
            <w:pPr>
              <w:rPr>
                <w:b w:val="0"/>
                <w:sz w:val="19"/>
                <w:szCs w:val="19"/>
              </w:rPr>
            </w:pPr>
            <w:r w:rsidRPr="004E3847">
              <w:rPr>
                <w:sz w:val="19"/>
                <w:szCs w:val="19"/>
              </w:rPr>
              <w:t>Qualifier</w:t>
            </w:r>
          </w:p>
        </w:tc>
        <w:tc>
          <w:tcPr>
            <w:tcW w:w="1876" w:type="pct"/>
            <w:vAlign w:val="center"/>
          </w:tcPr>
          <w:p w14:paraId="1ACA6283"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Random effects cox; 44 individual and 7 ecologic co-variates; '99--'00 follow-up (Commentary table 4)</w:t>
            </w:r>
          </w:p>
        </w:tc>
        <w:tc>
          <w:tcPr>
            <w:tcW w:w="1860" w:type="pct"/>
            <w:vAlign w:val="center"/>
          </w:tcPr>
          <w:p w14:paraId="6132005F"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Additional information about the study that can be helpful when choosing health impact functions within your analysis</w:t>
            </w:r>
          </w:p>
        </w:tc>
      </w:tr>
      <w:tr w:rsidR="00CA7215" w:rsidRPr="00491A38" w14:paraId="26FB2322"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37C15AF7" w14:textId="77777777" w:rsidR="00CA7215" w:rsidRPr="004E3847" w:rsidRDefault="00CA7215" w:rsidP="001C58BA">
            <w:pPr>
              <w:rPr>
                <w:b w:val="0"/>
                <w:sz w:val="19"/>
                <w:szCs w:val="19"/>
              </w:rPr>
            </w:pPr>
            <w:r w:rsidRPr="004E3847">
              <w:rPr>
                <w:sz w:val="19"/>
                <w:szCs w:val="19"/>
              </w:rPr>
              <w:t>Start Age</w:t>
            </w:r>
          </w:p>
        </w:tc>
        <w:tc>
          <w:tcPr>
            <w:tcW w:w="1876" w:type="pct"/>
            <w:tcBorders>
              <w:top w:val="none" w:sz="0" w:space="0" w:color="auto"/>
              <w:bottom w:val="none" w:sz="0" w:space="0" w:color="auto"/>
            </w:tcBorders>
            <w:vAlign w:val="center"/>
          </w:tcPr>
          <w:p w14:paraId="0FCB8DC6"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30</w:t>
            </w:r>
          </w:p>
        </w:tc>
        <w:tc>
          <w:tcPr>
            <w:tcW w:w="1860" w:type="pct"/>
            <w:tcBorders>
              <w:top w:val="none" w:sz="0" w:space="0" w:color="auto"/>
              <w:bottom w:val="none" w:sz="0" w:space="0" w:color="auto"/>
              <w:right w:val="none" w:sz="0" w:space="0" w:color="auto"/>
            </w:tcBorders>
            <w:vAlign w:val="center"/>
          </w:tcPr>
          <w:p w14:paraId="0F0AA8D1"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Start age of study population</w:t>
            </w:r>
          </w:p>
        </w:tc>
      </w:tr>
      <w:tr w:rsidR="00CA7215" w:rsidRPr="00491A38" w14:paraId="0042A9CD"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0B7F9497" w14:textId="77777777" w:rsidR="00CA7215" w:rsidRPr="004E3847" w:rsidRDefault="00CA7215" w:rsidP="001C58BA">
            <w:pPr>
              <w:rPr>
                <w:b w:val="0"/>
                <w:sz w:val="19"/>
                <w:szCs w:val="19"/>
              </w:rPr>
            </w:pPr>
            <w:r w:rsidRPr="004E3847">
              <w:rPr>
                <w:sz w:val="19"/>
                <w:szCs w:val="19"/>
              </w:rPr>
              <w:t>End Age</w:t>
            </w:r>
          </w:p>
        </w:tc>
        <w:tc>
          <w:tcPr>
            <w:tcW w:w="1876" w:type="pct"/>
            <w:vAlign w:val="center"/>
          </w:tcPr>
          <w:p w14:paraId="3874120A"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99</w:t>
            </w:r>
          </w:p>
        </w:tc>
        <w:tc>
          <w:tcPr>
            <w:tcW w:w="1860" w:type="pct"/>
            <w:vAlign w:val="center"/>
          </w:tcPr>
          <w:p w14:paraId="57E4D16A"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End age of study population</w:t>
            </w:r>
          </w:p>
        </w:tc>
      </w:tr>
      <w:tr w:rsidR="00CA7215" w:rsidRPr="00491A38" w14:paraId="026F9AB9"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1878CC3B" w14:textId="77777777" w:rsidR="00CA7215" w:rsidRPr="004E3847" w:rsidRDefault="00CA7215" w:rsidP="001C58BA">
            <w:pPr>
              <w:rPr>
                <w:b w:val="0"/>
                <w:sz w:val="19"/>
                <w:szCs w:val="19"/>
              </w:rPr>
            </w:pPr>
            <w:r w:rsidRPr="004E3847">
              <w:rPr>
                <w:sz w:val="19"/>
                <w:szCs w:val="19"/>
              </w:rPr>
              <w:t>Co-Pollutants Specified in Regression Model</w:t>
            </w:r>
          </w:p>
        </w:tc>
        <w:tc>
          <w:tcPr>
            <w:tcW w:w="1876" w:type="pct"/>
            <w:tcBorders>
              <w:top w:val="none" w:sz="0" w:space="0" w:color="auto"/>
              <w:bottom w:val="none" w:sz="0" w:space="0" w:color="auto"/>
            </w:tcBorders>
            <w:vAlign w:val="center"/>
          </w:tcPr>
          <w:p w14:paraId="6D3FB419"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TSP, O3, SO4, SO2</w:t>
            </w:r>
          </w:p>
        </w:tc>
        <w:tc>
          <w:tcPr>
            <w:tcW w:w="1860" w:type="pct"/>
            <w:tcBorders>
              <w:top w:val="none" w:sz="0" w:space="0" w:color="auto"/>
              <w:bottom w:val="none" w:sz="0" w:space="0" w:color="auto"/>
              <w:right w:val="none" w:sz="0" w:space="0" w:color="auto"/>
            </w:tcBorders>
            <w:vAlign w:val="center"/>
          </w:tcPr>
          <w:p w14:paraId="3FED01EC"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Other pollutants included in regression model as covariates (not including the pollutant being analyzed as the main effect)</w:t>
            </w:r>
          </w:p>
        </w:tc>
      </w:tr>
      <w:tr w:rsidR="00CA7215" w:rsidRPr="00491A38" w14:paraId="490B3444"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0E8F5279" w14:textId="77777777" w:rsidR="00CA7215" w:rsidRPr="004E3847" w:rsidRDefault="00CA7215" w:rsidP="001C58BA">
            <w:pPr>
              <w:rPr>
                <w:b w:val="0"/>
                <w:sz w:val="19"/>
                <w:szCs w:val="19"/>
              </w:rPr>
            </w:pPr>
            <w:r w:rsidRPr="004E3847">
              <w:rPr>
                <w:sz w:val="19"/>
                <w:szCs w:val="19"/>
              </w:rPr>
              <w:t>Reference</w:t>
            </w:r>
          </w:p>
        </w:tc>
        <w:tc>
          <w:tcPr>
            <w:tcW w:w="1876" w:type="pct"/>
            <w:vAlign w:val="center"/>
          </w:tcPr>
          <w:p w14:paraId="2B5BA655"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4E3847">
              <w:rPr>
                <w:sz w:val="19"/>
                <w:szCs w:val="19"/>
              </w:rPr>
              <w:t>Krewski</w:t>
            </w:r>
            <w:proofErr w:type="spellEnd"/>
            <w:r w:rsidRPr="004E3847">
              <w:rPr>
                <w:sz w:val="19"/>
                <w:szCs w:val="19"/>
              </w:rPr>
              <w:t xml:space="preserve"> D, </w:t>
            </w:r>
            <w:proofErr w:type="spellStart"/>
            <w:r w:rsidRPr="004E3847">
              <w:rPr>
                <w:sz w:val="19"/>
                <w:szCs w:val="19"/>
              </w:rPr>
              <w:t>Jerrett</w:t>
            </w:r>
            <w:proofErr w:type="spellEnd"/>
            <w:r w:rsidRPr="004E3847">
              <w:rPr>
                <w:sz w:val="19"/>
                <w:szCs w:val="19"/>
              </w:rPr>
              <w:t xml:space="preserve"> M, Burnett R, et al. 2009. Extended Follow-Up and Spatial analysis of the American Cancer Society Linking Particulate Air Pollution and Mortality. Health Effects Institute, Cambridge MA</w:t>
            </w:r>
          </w:p>
        </w:tc>
        <w:tc>
          <w:tcPr>
            <w:tcW w:w="1860" w:type="pct"/>
            <w:vAlign w:val="center"/>
          </w:tcPr>
          <w:p w14:paraId="7608C219"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Study reference information</w:t>
            </w:r>
          </w:p>
        </w:tc>
      </w:tr>
      <w:tr w:rsidR="00CA7215" w:rsidRPr="00491A38" w14:paraId="30121493" w14:textId="77777777" w:rsidTr="007C1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4DE0DFDB" w14:textId="7518D9E5" w:rsidR="00CA7215" w:rsidRPr="004E3847" w:rsidRDefault="00CA7215" w:rsidP="001C58BA">
            <w:pPr>
              <w:rPr>
                <w:b w:val="0"/>
                <w:sz w:val="19"/>
                <w:szCs w:val="19"/>
              </w:rPr>
            </w:pPr>
            <w:r w:rsidRPr="004E3847">
              <w:rPr>
                <w:sz w:val="19"/>
                <w:szCs w:val="19"/>
              </w:rPr>
              <w:t>Beta Di</w:t>
            </w:r>
            <w:r w:rsidR="00AC23AC">
              <w:rPr>
                <w:sz w:val="19"/>
                <w:szCs w:val="19"/>
              </w:rPr>
              <w:t>s</w:t>
            </w:r>
            <w:r w:rsidRPr="004E3847">
              <w:rPr>
                <w:sz w:val="19"/>
                <w:szCs w:val="19"/>
              </w:rPr>
              <w:t>tribution</w:t>
            </w:r>
          </w:p>
        </w:tc>
        <w:tc>
          <w:tcPr>
            <w:tcW w:w="1876" w:type="pct"/>
            <w:tcBorders>
              <w:top w:val="none" w:sz="0" w:space="0" w:color="auto"/>
              <w:bottom w:val="none" w:sz="0" w:space="0" w:color="auto"/>
            </w:tcBorders>
            <w:vAlign w:val="center"/>
          </w:tcPr>
          <w:p w14:paraId="46F8B584"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Normal (You will get a pop-up window called Edit Distribution Values. Click OK to close it.)</w:t>
            </w:r>
          </w:p>
        </w:tc>
        <w:tc>
          <w:tcPr>
            <w:tcW w:w="1860" w:type="pct"/>
            <w:tcBorders>
              <w:top w:val="none" w:sz="0" w:space="0" w:color="auto"/>
              <w:bottom w:val="none" w:sz="0" w:space="0" w:color="auto"/>
              <w:right w:val="none" w:sz="0" w:space="0" w:color="auto"/>
            </w:tcBorders>
            <w:vAlign w:val="center"/>
          </w:tcPr>
          <w:p w14:paraId="4E586471"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Distribution of study’s beta value</w:t>
            </w:r>
          </w:p>
        </w:tc>
      </w:tr>
      <w:tr w:rsidR="00CA7215" w:rsidRPr="00491A38" w14:paraId="37803EE1"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40AC16DB" w14:textId="77777777" w:rsidR="00CA7215" w:rsidRPr="004E3847" w:rsidRDefault="00CA7215" w:rsidP="001C58BA">
            <w:pPr>
              <w:rPr>
                <w:b w:val="0"/>
                <w:sz w:val="19"/>
                <w:szCs w:val="19"/>
              </w:rPr>
            </w:pPr>
            <w:r w:rsidRPr="004E3847">
              <w:rPr>
                <w:sz w:val="19"/>
                <w:szCs w:val="19"/>
              </w:rPr>
              <w:t>Beta</w:t>
            </w:r>
          </w:p>
        </w:tc>
        <w:tc>
          <w:tcPr>
            <w:tcW w:w="1876" w:type="pct"/>
            <w:vAlign w:val="center"/>
          </w:tcPr>
          <w:p w14:paraId="24F5A607"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0.00582890812</w:t>
            </w:r>
          </w:p>
        </w:tc>
        <w:tc>
          <w:tcPr>
            <w:tcW w:w="1860" w:type="pct"/>
            <w:vAlign w:val="center"/>
          </w:tcPr>
          <w:p w14:paraId="7EEF258B"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Beta value, as determined by study’s relative risk, odds ratio, or hazard ratio</w:t>
            </w:r>
          </w:p>
        </w:tc>
      </w:tr>
      <w:tr w:rsidR="00CA7215" w:rsidRPr="00491A38" w14:paraId="08CBAC42" w14:textId="77777777" w:rsidTr="007C11D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4DF92178" w14:textId="77777777" w:rsidR="00CA7215" w:rsidRPr="004E3847" w:rsidRDefault="00CA7215" w:rsidP="001C58BA">
            <w:pPr>
              <w:rPr>
                <w:b w:val="0"/>
                <w:sz w:val="19"/>
                <w:szCs w:val="19"/>
              </w:rPr>
            </w:pPr>
            <w:r w:rsidRPr="004E3847">
              <w:rPr>
                <w:sz w:val="19"/>
                <w:szCs w:val="19"/>
              </w:rPr>
              <w:t>Beta Parameter 1 (the standard error)</w:t>
            </w:r>
          </w:p>
        </w:tc>
        <w:tc>
          <w:tcPr>
            <w:tcW w:w="1876" w:type="pct"/>
            <w:tcBorders>
              <w:top w:val="none" w:sz="0" w:space="0" w:color="auto"/>
              <w:bottom w:val="none" w:sz="0" w:space="0" w:color="auto"/>
            </w:tcBorders>
            <w:vAlign w:val="center"/>
          </w:tcPr>
          <w:p w14:paraId="6985C95D"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0.000962763469</w:t>
            </w:r>
          </w:p>
        </w:tc>
        <w:tc>
          <w:tcPr>
            <w:tcW w:w="1860" w:type="pct"/>
            <w:tcBorders>
              <w:top w:val="none" w:sz="0" w:space="0" w:color="auto"/>
              <w:bottom w:val="none" w:sz="0" w:space="0" w:color="auto"/>
              <w:right w:val="none" w:sz="0" w:space="0" w:color="auto"/>
            </w:tcBorders>
            <w:vAlign w:val="center"/>
          </w:tcPr>
          <w:p w14:paraId="4C8AEDA5"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Standard error of that beta value, as determined by the study’s standard error estimate</w:t>
            </w:r>
          </w:p>
        </w:tc>
      </w:tr>
      <w:tr w:rsidR="00CA7215" w:rsidRPr="00491A38" w14:paraId="4FBAF265"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089C273D" w14:textId="77777777" w:rsidR="00CA7215" w:rsidRPr="004E3847" w:rsidRDefault="00CA7215" w:rsidP="001C58BA">
            <w:pPr>
              <w:rPr>
                <w:b w:val="0"/>
                <w:sz w:val="19"/>
                <w:szCs w:val="19"/>
              </w:rPr>
            </w:pPr>
            <w:r w:rsidRPr="004E3847">
              <w:rPr>
                <w:sz w:val="19"/>
                <w:szCs w:val="19"/>
              </w:rPr>
              <w:t>Beta Parameter 2, Constant Description, Constant Value, Incidence Dataset, Variable Dataset and Prevalence Dataset</w:t>
            </w:r>
          </w:p>
        </w:tc>
        <w:tc>
          <w:tcPr>
            <w:tcW w:w="1876" w:type="pct"/>
            <w:vAlign w:val="center"/>
          </w:tcPr>
          <w:p w14:paraId="6999F8AB"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Blank</w:t>
            </w:r>
            <w:r>
              <w:rPr>
                <w:sz w:val="19"/>
                <w:szCs w:val="19"/>
              </w:rPr>
              <w:t xml:space="preserve"> (or zero)</w:t>
            </w:r>
          </w:p>
        </w:tc>
        <w:tc>
          <w:tcPr>
            <w:tcW w:w="1860" w:type="pct"/>
            <w:vAlign w:val="center"/>
          </w:tcPr>
          <w:p w14:paraId="52E5AA16"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Parameter that can be used to include additional constants into the health impact equation</w:t>
            </w:r>
          </w:p>
        </w:tc>
      </w:tr>
      <w:tr w:rsidR="00CA7215" w:rsidRPr="00491A38" w14:paraId="6EE8E59E" w14:textId="77777777" w:rsidTr="007C11D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64" w:type="pct"/>
            <w:tcBorders>
              <w:top w:val="none" w:sz="0" w:space="0" w:color="auto"/>
              <w:left w:val="none" w:sz="0" w:space="0" w:color="auto"/>
              <w:bottom w:val="none" w:sz="0" w:space="0" w:color="auto"/>
            </w:tcBorders>
            <w:vAlign w:val="center"/>
          </w:tcPr>
          <w:p w14:paraId="51F1F5D1" w14:textId="77777777" w:rsidR="00CA7215" w:rsidRPr="004E3847" w:rsidRDefault="00CA7215" w:rsidP="001C58BA">
            <w:pPr>
              <w:rPr>
                <w:b w:val="0"/>
                <w:sz w:val="19"/>
                <w:szCs w:val="19"/>
              </w:rPr>
            </w:pPr>
            <w:r w:rsidRPr="004E3847">
              <w:rPr>
                <w:sz w:val="19"/>
                <w:szCs w:val="19"/>
              </w:rPr>
              <w:t>Function</w:t>
            </w:r>
          </w:p>
        </w:tc>
        <w:tc>
          <w:tcPr>
            <w:tcW w:w="1876" w:type="pct"/>
            <w:tcBorders>
              <w:top w:val="none" w:sz="0" w:space="0" w:color="auto"/>
              <w:bottom w:val="none" w:sz="0" w:space="0" w:color="auto"/>
            </w:tcBorders>
            <w:vAlign w:val="center"/>
          </w:tcPr>
          <w:p w14:paraId="4A7026B2"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(1-(1/EXP(Beta*DELTAQ)))*Incidence*POP (Double click this function to move it from the function list to the bottom box.)</w:t>
            </w:r>
          </w:p>
        </w:tc>
        <w:tc>
          <w:tcPr>
            <w:tcW w:w="1860" w:type="pct"/>
            <w:tcBorders>
              <w:top w:val="none" w:sz="0" w:space="0" w:color="auto"/>
              <w:bottom w:val="none" w:sz="0" w:space="0" w:color="auto"/>
              <w:right w:val="none" w:sz="0" w:space="0" w:color="auto"/>
            </w:tcBorders>
            <w:vAlign w:val="center"/>
          </w:tcPr>
          <w:p w14:paraId="4B89575A" w14:textId="77777777" w:rsidR="00CA7215" w:rsidRPr="004E3847" w:rsidRDefault="00CA7215" w:rsidP="001C58BA">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Study equation functional form</w:t>
            </w:r>
          </w:p>
        </w:tc>
      </w:tr>
      <w:tr w:rsidR="00CA7215" w:rsidRPr="00491A38" w14:paraId="03B324A4" w14:textId="77777777" w:rsidTr="007C11DF">
        <w:tc>
          <w:tcPr>
            <w:cnfStyle w:val="001000000000" w:firstRow="0" w:lastRow="0" w:firstColumn="1" w:lastColumn="0" w:oddVBand="0" w:evenVBand="0" w:oddHBand="0" w:evenHBand="0" w:firstRowFirstColumn="0" w:firstRowLastColumn="0" w:lastRowFirstColumn="0" w:lastRowLastColumn="0"/>
            <w:tcW w:w="1264" w:type="pct"/>
            <w:vAlign w:val="center"/>
          </w:tcPr>
          <w:p w14:paraId="77BDDB00" w14:textId="77777777" w:rsidR="00CA7215" w:rsidRPr="004E3847" w:rsidRDefault="00CA7215" w:rsidP="001C58BA">
            <w:pPr>
              <w:rPr>
                <w:b w:val="0"/>
                <w:sz w:val="19"/>
                <w:szCs w:val="19"/>
              </w:rPr>
            </w:pPr>
            <w:r w:rsidRPr="004E3847">
              <w:rPr>
                <w:sz w:val="19"/>
                <w:szCs w:val="19"/>
              </w:rPr>
              <w:t>Baseline Incidence Function</w:t>
            </w:r>
          </w:p>
        </w:tc>
        <w:tc>
          <w:tcPr>
            <w:tcW w:w="1876" w:type="pct"/>
            <w:vAlign w:val="center"/>
          </w:tcPr>
          <w:p w14:paraId="498791E6"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Incidence * POP (Double click this function to move it to the bottom box.)</w:t>
            </w:r>
          </w:p>
        </w:tc>
        <w:tc>
          <w:tcPr>
            <w:tcW w:w="1860" w:type="pct"/>
            <w:vAlign w:val="center"/>
          </w:tcPr>
          <w:p w14:paraId="70F50AFB" w14:textId="77777777" w:rsidR="00CA7215" w:rsidRPr="004E3847" w:rsidRDefault="00CA7215" w:rsidP="001C58BA">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Baseline incidence functional form</w:t>
            </w:r>
          </w:p>
        </w:tc>
      </w:tr>
    </w:tbl>
    <w:p w14:paraId="183A14A5" w14:textId="77777777" w:rsidR="00446533" w:rsidRPr="00B67FC5" w:rsidRDefault="00446533" w:rsidP="00B67FC5">
      <w:pPr>
        <w:autoSpaceDE w:val="0"/>
        <w:autoSpaceDN w:val="0"/>
        <w:adjustRightInd w:val="0"/>
        <w:spacing w:after="0"/>
        <w:rPr>
          <w:rFonts w:asciiTheme="majorHAnsi" w:hAnsiTheme="majorHAnsi"/>
          <w:noProof/>
        </w:rPr>
      </w:pPr>
    </w:p>
    <w:p w14:paraId="183A14A7" w14:textId="77777777" w:rsidR="008B7C48" w:rsidRDefault="00C07472" w:rsidP="000D44E5">
      <w:pPr>
        <w:pStyle w:val="bullet"/>
        <w:ind w:left="720"/>
      </w:pPr>
      <w:r w:rsidRPr="00996EB2">
        <w:t xml:space="preserve">Your </w:t>
      </w:r>
      <w:r w:rsidRPr="00DB5EBF">
        <w:rPr>
          <w:b/>
        </w:rPr>
        <w:t>Health Impact Function Definition</w:t>
      </w:r>
      <w:r w:rsidRPr="00DB5EBF">
        <w:rPr>
          <w:b/>
          <w:i/>
        </w:rPr>
        <w:t xml:space="preserve"> </w:t>
      </w:r>
      <w:r w:rsidRPr="00996EB2">
        <w:t>window should look like this:</w:t>
      </w:r>
    </w:p>
    <w:p w14:paraId="70BDD651" w14:textId="6DDF213C" w:rsidR="00F51120" w:rsidRDefault="00F51120" w:rsidP="00DD5844">
      <w:pPr>
        <w:pStyle w:val="Body"/>
        <w:jc w:val="center"/>
        <w:rPr>
          <w:noProof/>
        </w:rPr>
      </w:pPr>
      <w:r w:rsidRPr="00996EB2">
        <w:rPr>
          <w:noProof/>
        </w:rPr>
        <w:drawing>
          <wp:inline distT="0" distB="0" distL="0" distR="0" wp14:anchorId="1E4C5B77" wp14:editId="476DDB14">
            <wp:extent cx="4513095" cy="4038600"/>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4513095" cy="4038600"/>
                    </a:xfrm>
                    <a:prstGeom prst="rect">
                      <a:avLst/>
                    </a:prstGeom>
                  </pic:spPr>
                </pic:pic>
              </a:graphicData>
            </a:graphic>
          </wp:inline>
        </w:drawing>
      </w:r>
    </w:p>
    <w:p w14:paraId="183A14AA" w14:textId="726EF59E" w:rsidR="003D66AF" w:rsidRDefault="00C07472" w:rsidP="00FC6E51">
      <w:pPr>
        <w:pStyle w:val="bullet"/>
        <w:ind w:left="720"/>
      </w:pPr>
      <w:r w:rsidRPr="00996EB2">
        <w:t xml:space="preserve">Click </w:t>
      </w:r>
      <w:r w:rsidRPr="00996EB2">
        <w:rPr>
          <w:i/>
        </w:rPr>
        <w:t xml:space="preserve">OK </w:t>
      </w:r>
      <w:r w:rsidRPr="00996EB2">
        <w:t>to close the</w:t>
      </w:r>
      <w:r w:rsidR="003D66AF" w:rsidRPr="00996EB2">
        <w:t xml:space="preserve"> </w:t>
      </w:r>
      <w:r w:rsidRPr="00DB5EBF">
        <w:rPr>
          <w:b/>
        </w:rPr>
        <w:t>Health Impact Function Definition</w:t>
      </w:r>
      <w:r w:rsidRPr="00996EB2">
        <w:rPr>
          <w:i/>
        </w:rPr>
        <w:t xml:space="preserve"> </w:t>
      </w:r>
      <w:r w:rsidRPr="00996EB2">
        <w:t>window</w:t>
      </w:r>
      <w:r w:rsidR="003D66AF" w:rsidRPr="00996EB2">
        <w:t>.</w:t>
      </w:r>
    </w:p>
    <w:p w14:paraId="3219F762" w14:textId="0E1D4C01" w:rsidR="00D041C6" w:rsidRPr="00ED6B16" w:rsidRDefault="009E0C5C" w:rsidP="00FC6E51">
      <w:pPr>
        <w:pStyle w:val="bullet"/>
        <w:ind w:left="720"/>
      </w:pPr>
      <w:r>
        <w:t xml:space="preserve">Click OK again to close the </w:t>
      </w:r>
      <w:r w:rsidRPr="00DB5EBF">
        <w:rPr>
          <w:b/>
        </w:rPr>
        <w:t>Health Impact Function Dataset Definition</w:t>
      </w:r>
      <w:r w:rsidRPr="00996EB2">
        <w:rPr>
          <w:i/>
        </w:rPr>
        <w:t xml:space="preserve"> </w:t>
      </w:r>
      <w:r w:rsidRPr="00996EB2">
        <w:t>window</w:t>
      </w:r>
      <w:r>
        <w:t>.</w:t>
      </w:r>
    </w:p>
    <w:p w14:paraId="183A14AC" w14:textId="0A0937F9" w:rsidR="003D66AF" w:rsidRDefault="003D66AF" w:rsidP="000D44E5">
      <w:pPr>
        <w:pStyle w:val="bullet"/>
        <w:keepNext/>
        <w:ind w:left="720"/>
      </w:pPr>
      <w:r w:rsidRPr="00996EB2">
        <w:lastRenderedPageBreak/>
        <w:t xml:space="preserve">The </w:t>
      </w:r>
      <w:r w:rsidRPr="00996EB2">
        <w:rPr>
          <w:b/>
        </w:rPr>
        <w:t>Manage Health Impact Function Datasets</w:t>
      </w:r>
      <w:r w:rsidRPr="00996EB2">
        <w:t xml:space="preserve"> window should now have</w:t>
      </w:r>
      <w:r w:rsidR="00121925">
        <w:t xml:space="preserve"> </w:t>
      </w:r>
      <w:r w:rsidR="00917255">
        <w:t xml:space="preserve">three </w:t>
      </w:r>
      <w:r w:rsidRPr="00917255">
        <w:t>Krewski et</w:t>
      </w:r>
      <w:r w:rsidRPr="00996EB2">
        <w:t xml:space="preserve"> al. function listed and look like this:</w:t>
      </w:r>
    </w:p>
    <w:p w14:paraId="5A9C2517" w14:textId="03A6B47F" w:rsidR="00F51120" w:rsidRDefault="004121FB" w:rsidP="004121FB">
      <w:pPr>
        <w:pStyle w:val="Body"/>
        <w:jc w:val="center"/>
      </w:pPr>
      <w:r w:rsidRPr="00996EB2">
        <w:rPr>
          <w:noProof/>
        </w:rPr>
        <w:drawing>
          <wp:inline distT="0" distB="0" distL="0" distR="0" wp14:anchorId="0FBB8234" wp14:editId="7C555699">
            <wp:extent cx="5153054" cy="4032310"/>
            <wp:effectExtent l="0" t="0" r="0" b="635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5153054" cy="4032310"/>
                    </a:xfrm>
                    <a:prstGeom prst="rect">
                      <a:avLst/>
                    </a:prstGeom>
                  </pic:spPr>
                </pic:pic>
              </a:graphicData>
            </a:graphic>
          </wp:inline>
        </w:drawing>
      </w:r>
    </w:p>
    <w:p w14:paraId="183A14AE" w14:textId="6FDC5374" w:rsidR="00E44F90" w:rsidRDefault="00D041C6" w:rsidP="00FC6E51">
      <w:pPr>
        <w:pStyle w:val="bullet"/>
        <w:ind w:left="720"/>
      </w:pPr>
      <w:r>
        <mc:AlternateContent>
          <mc:Choice Requires="wpg">
            <w:drawing>
              <wp:anchor distT="0" distB="0" distL="114300" distR="114300" simplePos="0" relativeHeight="251655168" behindDoc="0" locked="0" layoutInCell="1" allowOverlap="1" wp14:anchorId="183A16AF" wp14:editId="2A574F7A">
                <wp:simplePos x="0" y="0"/>
                <wp:positionH relativeFrom="margin">
                  <wp:posOffset>4067175</wp:posOffset>
                </wp:positionH>
                <wp:positionV relativeFrom="paragraph">
                  <wp:posOffset>1242695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11FAFAF" id="Group 693" o:spid="_x0000_s1026" style="position:absolute;margin-left:320.25pt;margin-top:97.85pt;width:148.2pt;height:177.75pt;z-index:25165516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">
                <v:shape id="Picture 694"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" stroked="t" strokecolor="black [3213]">
                  <v:imagedata r:id="rId39" o:title=""/>
                  <v:path arrowok="t"/>
                </v:shape>
                <v:rect id="Rectangle 697"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" filled="f" strokecolor="red" strokeweight="1.5pt"/>
                <w10:wrap type="square" anchorx="margin"/>
              </v:group>
            </w:pict>
          </mc:Fallback>
        </mc:AlternateContent>
      </w:r>
      <w:r w:rsidR="003D66AF" w:rsidRPr="00996EB2">
        <w:t>C</w:t>
      </w:r>
      <w:r w:rsidR="00C07472" w:rsidRPr="00996EB2">
        <w:t xml:space="preserve">lick </w:t>
      </w:r>
      <w:r w:rsidR="00C07472" w:rsidRPr="00996EB2">
        <w:rPr>
          <w:i/>
          <w:iCs/>
        </w:rPr>
        <w:t xml:space="preserve">OK </w:t>
      </w:r>
      <w:r w:rsidR="00C07472" w:rsidRPr="00996EB2">
        <w:t xml:space="preserve">to close the </w:t>
      </w:r>
      <w:r w:rsidR="00C07472" w:rsidRPr="00996EB2">
        <w:rPr>
          <w:b/>
          <w:iCs/>
        </w:rPr>
        <w:t>Manage Health Impact Function Datasets</w:t>
      </w:r>
      <w:r w:rsidR="00C07472" w:rsidRPr="00996EB2">
        <w:rPr>
          <w:i/>
          <w:iCs/>
        </w:rPr>
        <w:t xml:space="preserve"> </w:t>
      </w:r>
      <w:r w:rsidR="00C07472" w:rsidRPr="00996EB2">
        <w:t xml:space="preserve">window. You now have entered </w:t>
      </w:r>
      <w:r w:rsidR="00917255" w:rsidRPr="00917255">
        <w:t>3</w:t>
      </w:r>
      <w:r w:rsidR="00C07472" w:rsidRPr="00917255">
        <w:t xml:space="preserve"> Krewski et al. (2009) fu</w:t>
      </w:r>
      <w:r w:rsidR="003D66AF" w:rsidRPr="00917255">
        <w:t>nction</w:t>
      </w:r>
      <w:r w:rsidR="00096CDA">
        <w:t>s</w:t>
      </w:r>
      <w:r w:rsidR="003D66AF" w:rsidRPr="00917255">
        <w:t xml:space="preserve"> into BenMAP-CE </w:t>
      </w:r>
      <w:r w:rsidR="00917255">
        <w:t>–</w:t>
      </w:r>
      <w:r w:rsidR="003D66AF" w:rsidRPr="00917255">
        <w:t xml:space="preserve"> </w:t>
      </w:r>
      <w:r w:rsidR="00917255">
        <w:t xml:space="preserve">two (Ischemic Heart Disease and Lung Cancer) </w:t>
      </w:r>
      <w:r w:rsidR="003D66AF" w:rsidRPr="00917255">
        <w:t xml:space="preserve">imported via </w:t>
      </w:r>
      <w:r w:rsidR="00C07472" w:rsidRPr="00917255">
        <w:t>file</w:t>
      </w:r>
      <w:r w:rsidR="00096CDA">
        <w:t xml:space="preserve"> upload</w:t>
      </w:r>
      <w:r w:rsidR="00C07472" w:rsidRPr="00917255">
        <w:t xml:space="preserve"> and one (</w:t>
      </w:r>
      <w:r w:rsidR="00C07472" w:rsidRPr="00996EB2">
        <w:t xml:space="preserve">all-cause mortality) </w:t>
      </w:r>
      <w:r w:rsidR="003D66AF" w:rsidRPr="00996EB2">
        <w:t xml:space="preserve">entered manually </w:t>
      </w:r>
      <w:r w:rsidR="00C07472" w:rsidRPr="00996EB2">
        <w:t xml:space="preserve">using the function editor. We will use these functions to estimate mortality incidence for </w:t>
      </w:r>
      <w:r w:rsidR="003715BB">
        <w:t xml:space="preserve">India </w:t>
      </w:r>
      <w:r w:rsidR="00C07472" w:rsidRPr="00996EB2">
        <w:t xml:space="preserve">in the final steps of </w:t>
      </w:r>
      <w:r w:rsidR="00F563A6" w:rsidRPr="00996EB2">
        <w:t>this exercise</w:t>
      </w:r>
      <w:r w:rsidR="00C07472" w:rsidRPr="00996EB2">
        <w:t xml:space="preserve">. </w:t>
      </w:r>
    </w:p>
    <w:p w14:paraId="183A14B1" w14:textId="1EB51138" w:rsidR="006571F0" w:rsidRPr="00917255" w:rsidRDefault="00862287" w:rsidP="00F51120">
      <w:pPr>
        <w:pStyle w:val="Body"/>
      </w:pPr>
      <w:r>
        <w:t xml:space="preserve">You have now finished adding the </w:t>
      </w:r>
      <w:r w:rsidR="006571F0">
        <w:t>health impact function</w:t>
      </w:r>
      <w:r>
        <w:t xml:space="preserve"> data necessary for our analysis. </w:t>
      </w:r>
      <w:r w:rsidR="00265D15">
        <w:t xml:space="preserve">The health impact functions will be used in Step 2 of the analysis, Estimate Health Impacts. Because you have only loaded the data, the stoplight should still be yellow, </w:t>
      </w:r>
      <w:r w:rsidR="00265D15" w:rsidRPr="00917255">
        <w:t>as pictured to the right.</w:t>
      </w:r>
    </w:p>
    <w:p w14:paraId="6E310721" w14:textId="77777777" w:rsidR="00A8391D" w:rsidRPr="00917255" w:rsidRDefault="00A8391D" w:rsidP="00F51120">
      <w:pPr>
        <w:pStyle w:val="Body"/>
        <w:rPr>
          <w:rFonts w:ascii="Cambria" w:eastAsia="Times New Roman" w:hAnsi="Cambria" w:cs="Times New Roman"/>
          <w:b/>
          <w:bCs/>
          <w:u w:val="single"/>
        </w:rPr>
      </w:pPr>
      <w:r w:rsidRPr="00917255">
        <w:rPr>
          <w:b/>
          <w:u w:val="single"/>
        </w:rPr>
        <w:t>Question for Students</w:t>
      </w:r>
      <w:r w:rsidRPr="00917255">
        <w:rPr>
          <w:rFonts w:ascii="Cambria" w:eastAsia="Times New Roman" w:hAnsi="Cambria" w:cs="Times New Roman"/>
          <w:b/>
          <w:bCs/>
          <w:u w:val="single"/>
        </w:rPr>
        <w:t xml:space="preserve"> </w:t>
      </w:r>
    </w:p>
    <w:p w14:paraId="23A9630D" w14:textId="4D5A3137" w:rsidR="00BD2BAB" w:rsidRPr="00D041C6" w:rsidRDefault="00817BA2" w:rsidP="00D041C6">
      <w:pPr>
        <w:pStyle w:val="Body"/>
        <w:rPr>
          <w:b/>
        </w:rPr>
      </w:pPr>
      <w:r w:rsidRPr="00917255">
        <w:rPr>
          <w:rFonts w:eastAsia="Times New Roman"/>
          <w:b/>
        </w:rPr>
        <w:t>What are the</w:t>
      </w:r>
      <w:r w:rsidR="007E70BE" w:rsidRPr="00917255">
        <w:rPr>
          <w:rFonts w:eastAsia="Times New Roman"/>
          <w:b/>
        </w:rPr>
        <w:t xml:space="preserve"> health</w:t>
      </w:r>
      <w:r w:rsidRPr="00917255">
        <w:rPr>
          <w:rFonts w:eastAsia="Times New Roman"/>
          <w:b/>
        </w:rPr>
        <w:t xml:space="preserve"> endpoints of the </w:t>
      </w:r>
      <w:proofErr w:type="spellStart"/>
      <w:r w:rsidR="00917255" w:rsidRPr="00917255">
        <w:rPr>
          <w:rFonts w:eastAsia="Times New Roman"/>
          <w:b/>
        </w:rPr>
        <w:t>Krewski</w:t>
      </w:r>
      <w:proofErr w:type="spellEnd"/>
      <w:r w:rsidR="00917255" w:rsidRPr="00917255">
        <w:rPr>
          <w:rFonts w:eastAsia="Times New Roman"/>
          <w:b/>
        </w:rPr>
        <w:t xml:space="preserve"> </w:t>
      </w:r>
      <w:r w:rsidR="003715BB" w:rsidRPr="00917255">
        <w:rPr>
          <w:rFonts w:eastAsia="Times New Roman"/>
          <w:b/>
        </w:rPr>
        <w:t>et al.</w:t>
      </w:r>
      <w:r w:rsidRPr="00917255">
        <w:rPr>
          <w:rFonts w:eastAsia="Times New Roman"/>
          <w:b/>
        </w:rPr>
        <w:t xml:space="preserve"> impact functions?</w:t>
      </w:r>
      <w:bookmarkStart w:id="45" w:name="_Toc481495906"/>
    </w:p>
    <w:p w14:paraId="539608F4" w14:textId="77777777" w:rsidR="00ED6B16" w:rsidRDefault="00ED6B16">
      <w:pPr>
        <w:rPr>
          <w:rFonts w:asciiTheme="majorHAnsi" w:hAnsiTheme="majorHAnsi"/>
          <w:b/>
          <w:color w:val="1F497D" w:themeColor="text2"/>
          <w:sz w:val="28"/>
          <w:szCs w:val="28"/>
        </w:rPr>
      </w:pPr>
      <w:r>
        <w:br w:type="page"/>
      </w:r>
    </w:p>
    <w:bookmarkStart w:id="46" w:name="_Toc481495907"/>
    <w:bookmarkStart w:id="47" w:name="_Toc1031058"/>
    <w:bookmarkEnd w:id="45"/>
    <w:p w14:paraId="183A14CA" w14:textId="27F21155" w:rsidR="00C07472" w:rsidRDefault="00ED6B16" w:rsidP="008453E1">
      <w:pPr>
        <w:pStyle w:val="Heading2"/>
      </w:pPr>
      <w:r w:rsidRPr="003624B0">
        <w:rPr>
          <w:rFonts w:asciiTheme="minorHAnsi" w:hAnsiTheme="minorHAnsi"/>
          <w:noProof/>
        </w:rPr>
        <w:lastRenderedPageBreak/>
        <mc:AlternateContent>
          <mc:Choice Requires="wps">
            <w:drawing>
              <wp:anchor distT="0" distB="0" distL="114300" distR="114300" simplePos="0" relativeHeight="251738112" behindDoc="0" locked="0" layoutInCell="1" allowOverlap="1" wp14:anchorId="4659DF68" wp14:editId="45EFC123">
                <wp:simplePos x="0" y="0"/>
                <wp:positionH relativeFrom="column">
                  <wp:posOffset>3810000</wp:posOffset>
                </wp:positionH>
                <wp:positionV relativeFrom="paragraph">
                  <wp:posOffset>180975</wp:posOffset>
                </wp:positionV>
                <wp:extent cx="2211070" cy="2447925"/>
                <wp:effectExtent l="0" t="0" r="1778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1D69CC1" w14:textId="1D0D2219" w:rsidR="00B427CA" w:rsidRPr="003624B0" w:rsidRDefault="00B427CA"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B427CA" w:rsidRPr="00760568" w:rsidRDefault="00B427CA"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659DF68" id="Rounded Rectangle 43" o:spid="_x0000_s1032" style="position:absolute;left:0;text-align:left;margin-left:300pt;margin-top:14.25pt;width:174.1pt;height:19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" fillcolor="#9ab5e4" strokecolor="#4f81bd">
                <v:fill color2="#e1e8f5" rotate="t" focusposition="1,1" focussize="" colors="0 #9ab5e4;.5 #c2d1ed;1 #e1e8f5" focus="100%" type="gradientRadial"/>
                <v:textbox>
                  <w:txbxContent>
                    <w:p w14:paraId="21D69CC1" w14:textId="1D0D2219" w:rsidR="00B427CA" w:rsidRPr="003624B0" w:rsidRDefault="00B427CA"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B427CA" w:rsidRPr="00760568" w:rsidRDefault="00B427CA"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0086372D">
        <w:t>3.</w:t>
      </w:r>
      <w:r w:rsidR="00F24EE1">
        <w:t>7</w:t>
      </w:r>
      <w:r w:rsidR="006A7510" w:rsidRPr="00996EB2">
        <w:t xml:space="preserve"> </w:t>
      </w:r>
      <w:r w:rsidR="009526D9">
        <w:tab/>
      </w:r>
      <w:r w:rsidR="003D4095" w:rsidRPr="00996EB2">
        <w:t xml:space="preserve">Add </w:t>
      </w:r>
      <w:r w:rsidR="00EB3343" w:rsidRPr="00996EB2">
        <w:t>Valuation Functions</w:t>
      </w:r>
      <w:bookmarkEnd w:id="46"/>
      <w:bookmarkEnd w:id="47"/>
    </w:p>
    <w:p w14:paraId="183A14D0" w14:textId="4E9A5FBE" w:rsidR="00265D15" w:rsidRPr="00996EB2" w:rsidRDefault="00446533" w:rsidP="009526D9">
      <w:pPr>
        <w:pStyle w:val="Body"/>
        <w:rPr>
          <w:iCs/>
        </w:rPr>
      </w:pPr>
      <w:r w:rsidRPr="00996EB2">
        <w:t xml:space="preserve">Mortality valuation estimates for this exercise are derived from a US estimate for the value per statistical life (VSL). </w:t>
      </w:r>
      <w:r w:rsidR="0068368B">
        <w:t>Because VSL estimates have been shown to be sensitive to differences in income, t</w:t>
      </w:r>
      <w:r w:rsidRPr="00996EB2">
        <w:t xml:space="preserve">he US estimate should be adjusted to obtain a country- and year-specific VSL estimate prior to entering it in </w:t>
      </w:r>
      <w:proofErr w:type="spellStart"/>
      <w:r w:rsidRPr="00996EB2">
        <w:t>BenMAP</w:t>
      </w:r>
      <w:proofErr w:type="spellEnd"/>
      <w:r w:rsidR="002A7886">
        <w:t>-CE</w:t>
      </w:r>
      <w:r w:rsidRPr="00996EB2">
        <w:t>.</w:t>
      </w:r>
      <w:r w:rsidR="00121925">
        <w:t xml:space="preserve"> </w:t>
      </w:r>
      <w:r w:rsidRPr="00996EB2">
        <w:t>The adjusted estimate accounts for both differences across countries and differences in income and inflation over time.</w:t>
      </w:r>
      <w:r w:rsidR="00121925">
        <w:t xml:space="preserve"> </w:t>
      </w:r>
      <w:r w:rsidRPr="00996EB2">
        <w:t xml:space="preserve">In this case, </w:t>
      </w:r>
      <w:r w:rsidR="00F30488">
        <w:t xml:space="preserve">you </w:t>
      </w:r>
      <w:r w:rsidRPr="00996EB2">
        <w:t xml:space="preserve">will </w:t>
      </w:r>
      <w:r w:rsidR="00FE2F7D">
        <w:t xml:space="preserve">use the steps below to </w:t>
      </w:r>
      <w:r w:rsidRPr="00996EB2">
        <w:t xml:space="preserve">convert </w:t>
      </w:r>
      <w:r w:rsidR="0084725B">
        <w:t>the US VSL</w:t>
      </w:r>
      <w:r w:rsidRPr="00996EB2">
        <w:t xml:space="preserve"> to </w:t>
      </w:r>
      <w:r w:rsidR="0084725B">
        <w:t>Indian Rupees</w:t>
      </w:r>
      <w:r w:rsidRPr="00996EB2">
        <w:t>. We recommend that you carefully follow each step and calculate the value of each term separately, as shown.</w:t>
      </w:r>
      <w:r w:rsidR="00FE2F7D" w:rsidRPr="00FE2F7D">
        <w:rPr>
          <w:noProof/>
        </w:rPr>
        <w:t xml:space="preserve"> </w:t>
      </w:r>
    </w:p>
    <w:p w14:paraId="183A14D3" w14:textId="27CA18A9" w:rsidR="00446533" w:rsidRPr="00996EB2" w:rsidRDefault="00446533" w:rsidP="009526D9">
      <w:pPr>
        <w:pStyle w:val="Body"/>
        <w:rPr>
          <w:rFonts w:ascii="Cambria" w:hAnsi="Cambria" w:cs="Cambria"/>
          <w:color w:val="000000"/>
        </w:rPr>
      </w:pPr>
      <w:r w:rsidRPr="00996EB2">
        <w:rPr>
          <w:rFonts w:ascii="Cambria" w:hAnsi="Cambria" w:cs="Cambria"/>
          <w:color w:val="000000"/>
        </w:rPr>
        <w:t>If the original VSL estimate is in 1990 US dollars:</w:t>
      </w:r>
    </w:p>
    <w:p w14:paraId="183A14D4" w14:textId="4CFF3EAA" w:rsidR="00446533" w:rsidRPr="006B0770" w:rsidRDefault="00365267" w:rsidP="006B0770">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India</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India</m:t>
                          </m:r>
                          <m:r>
                            <m:rPr>
                              <m:sty m:val="p"/>
                            </m:rPr>
                            <w:rPr>
                              <w:rFonts w:ascii="Cambria Math" w:hAnsi="Cambria Math"/>
                            </w:rPr>
                            <m:t>,1990</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1</m:t>
                  </m:r>
                </m:sub>
              </m:sSub>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Ind</m:t>
                          </m:r>
                          <m:r>
                            <w:rPr>
                              <w:rFonts w:ascii="Cambria Math" w:hAnsi="Cambria Math"/>
                            </w:rPr>
                            <m:t>ia</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India</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2</m:t>
                  </m:r>
                </m:sub>
              </m:sSub>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India,</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India</m:t>
                  </m:r>
                  <m:r>
                    <m:rPr>
                      <m:sty m:val="p"/>
                    </m:rPr>
                    <w:rPr>
                      <w:rFonts w:ascii="Cambria Math" w:hAnsi="Cambria Math"/>
                    </w:rPr>
                    <m:t xml:space="preserve"> 1990</m:t>
                  </m:r>
                </m:sub>
              </m:sSub>
            </m:den>
          </m:f>
        </m:oMath>
      </m:oMathPara>
    </w:p>
    <w:p w14:paraId="183A14D6" w14:textId="77777777" w:rsidR="00446533" w:rsidRPr="00996EB2" w:rsidRDefault="00446533" w:rsidP="006B0770">
      <w:pPr>
        <w:pStyle w:val="Body"/>
      </w:pPr>
      <w:r w:rsidRPr="00996EB2">
        <w:t xml:space="preserve">Assuming that </w:t>
      </w:r>
      <m:oMath>
        <m:r>
          <w:rPr>
            <w:rFonts w:ascii="Cambria Math" w:hAnsi="Cambria Math"/>
          </w:rPr>
          <m:t>ε</m:t>
        </m:r>
      </m:oMath>
      <w:r w:rsidRPr="00996EB2">
        <w:t>, the income elasticity of the VSL (i.e., how sensitive VSL is to changes in income),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996EB2">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996EB2">
        <w:t>), the above equation simplifies to:</w:t>
      </w:r>
    </w:p>
    <w:p w14:paraId="183A14D7" w14:textId="33D4704C" w:rsidR="00446533" w:rsidRPr="0084725B" w:rsidRDefault="00365267" w:rsidP="006B0770">
      <w:pPr>
        <w:pStyle w:val="Body"/>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India</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India, 2015</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India, 2015</m:t>
                  </m:r>
                </m:sub>
              </m:sSub>
            </m:num>
            <m:den>
              <m:sSub>
                <m:sSubPr>
                  <m:ctrlPr>
                    <w:rPr>
                      <w:rFonts w:ascii="Cambria Math" w:hAnsi="Cambria Math"/>
                    </w:rPr>
                  </m:ctrlPr>
                </m:sSubPr>
                <m:e>
                  <m:r>
                    <w:rPr>
                      <w:rFonts w:ascii="Cambria Math" w:hAnsi="Cambria Math"/>
                    </w:rPr>
                    <m:t>CPI</m:t>
                  </m:r>
                </m:e>
                <m:sub>
                  <m:r>
                    <w:rPr>
                      <w:rFonts w:ascii="Cambria Math" w:hAnsi="Cambria Math"/>
                    </w:rPr>
                    <m:t>India, 1990</m:t>
                  </m:r>
                </m:sub>
              </m:sSub>
            </m:den>
          </m:f>
        </m:oMath>
      </m:oMathPara>
    </w:p>
    <w:p w14:paraId="183A14D9" w14:textId="484385A8" w:rsidR="00446533" w:rsidRPr="0084725B" w:rsidRDefault="006B0770" w:rsidP="006B0770">
      <w:pPr>
        <w:autoSpaceDE w:val="0"/>
        <w:autoSpaceDN w:val="0"/>
        <w:adjustRightInd w:val="0"/>
        <w:spacing w:after="0"/>
        <w:ind w:left="2160"/>
        <w:rPr>
          <w:rFonts w:ascii="Cambria" w:eastAsiaTheme="minorEastAsia" w:hAnsi="Cambria" w:cs="Cambria"/>
          <w:b/>
          <w:color w:val="000000"/>
          <w:sz w:val="28"/>
          <w:szCs w:val="28"/>
        </w:rPr>
      </w:pPr>
      <w:r w:rsidRPr="0084725B">
        <w:rPr>
          <w:rFonts w:ascii="Cambria" w:eastAsiaTheme="minorEastAsia" w:hAnsi="Cambria" w:cs="Cambria"/>
          <w:color w:val="000000"/>
        </w:rPr>
        <w:t xml:space="preserve"> </w:t>
      </w:r>
      <w:r w:rsidR="00446533" w:rsidRPr="0084725B">
        <w:rPr>
          <w:rFonts w:ascii="Cambria" w:eastAsiaTheme="minorEastAsia" w:hAnsi="Cambria" w:cs="Cambria"/>
          <w:color w:val="000000"/>
        </w:rPr>
        <w:t xml:space="preserve">       =          </w:t>
      </w:r>
      <w:r w:rsidR="00446533" w:rsidRPr="0084725B">
        <w:rPr>
          <w:rFonts w:ascii="Cambria" w:eastAsiaTheme="minorEastAsia" w:hAnsi="Cambria" w:cs="Cambria"/>
          <w:b/>
          <w:color w:val="000000"/>
          <w:sz w:val="28"/>
          <w:szCs w:val="28"/>
        </w:rPr>
        <w:t>A       *          B           *    C      *         D</w:t>
      </w:r>
    </w:p>
    <w:p w14:paraId="183A14DA" w14:textId="77777777" w:rsidR="00446533" w:rsidRPr="0084725B" w:rsidRDefault="00446533" w:rsidP="006B0770">
      <w:pPr>
        <w:pStyle w:val="Body"/>
      </w:pPr>
      <w:r w:rsidRPr="0084725B">
        <w:t>Where:</w:t>
      </w:r>
    </w:p>
    <w:p w14:paraId="183A14DB" w14:textId="1AFC103A" w:rsidR="00446533" w:rsidRPr="0084725B" w:rsidRDefault="00365267" w:rsidP="00FC6E51">
      <w:pPr>
        <w:pStyle w:val="bullet"/>
        <w:ind w:left="720"/>
      </w:pPr>
      <m:oMath>
        <m:sSub>
          <m:sSubPr>
            <m:ctrlPr>
              <w:rPr>
                <w:rFonts w:ascii="Cambria Math" w:hAnsi="Cambria Math"/>
                <w:i/>
              </w:rPr>
            </m:ctrlPr>
          </m:sSubPr>
          <m:e>
            <m:r>
              <w:rPr>
                <w:rFonts w:ascii="Cambria Math" w:hAnsi="Cambria Math"/>
              </w:rPr>
              <m:t>VSL</m:t>
            </m:r>
          </m:e>
          <m:sub>
            <m:r>
              <w:rPr>
                <w:rFonts w:ascii="Cambria Math" w:hAnsi="Cambria Math"/>
              </w:rPr>
              <m:t>India,2015</m:t>
            </m:r>
          </m:sub>
        </m:sSub>
      </m:oMath>
      <w:r w:rsidR="00446533" w:rsidRPr="0084725B">
        <w:t xml:space="preserve"> is the VSL value for </w:t>
      </w:r>
      <w:r w:rsidR="0084725B" w:rsidRPr="0084725B">
        <w:t>I</w:t>
      </w:r>
      <w:r w:rsidR="00DD295D">
        <w:t>ndia in 2015</w:t>
      </w:r>
      <w:r w:rsidR="0084725B" w:rsidRPr="0084725B">
        <w:t xml:space="preserve"> Indian Rupees</w:t>
      </w:r>
    </w:p>
    <w:p w14:paraId="183A14DC" w14:textId="77777777" w:rsidR="00446533" w:rsidRPr="0084725B" w:rsidRDefault="00365267" w:rsidP="00FC6E51">
      <w:pPr>
        <w:pStyle w:val="bullet"/>
        <w:ind w:left="720"/>
      </w:pPr>
      <m:oMath>
        <m:sSub>
          <m:sSubPr>
            <m:ctrlPr>
              <w:rPr>
                <w:rFonts w:ascii="Cambria Math" w:hAnsi="Cambria Math"/>
                <w:i/>
              </w:rPr>
            </m:ctrlPr>
          </m:sSubPr>
          <m:e>
            <m:r>
              <w:rPr>
                <w:rFonts w:ascii="Cambria Math" w:hAnsi="Cambria Math"/>
              </w:rPr>
              <m:t>VSL</m:t>
            </m:r>
          </m:e>
          <m:sub>
            <m:r>
              <w:rPr>
                <w:rFonts w:ascii="Cambria Math" w:hAnsi="Cambria Math"/>
              </w:rPr>
              <m:t>US,1990</m:t>
            </m:r>
          </m:sub>
        </m:sSub>
      </m:oMath>
      <w:r w:rsidR="00446533" w:rsidRPr="0084725B">
        <w:t xml:space="preserve"> is the VSL value for the US  in 1990 US dollars</w:t>
      </w:r>
    </w:p>
    <w:p w14:paraId="183A14DD" w14:textId="77777777" w:rsidR="00446533" w:rsidRPr="0084725B" w:rsidRDefault="00446533" w:rsidP="00FC6E51">
      <w:pPr>
        <w:pStyle w:val="bullet"/>
        <w:ind w:left="720"/>
      </w:pPr>
      <m:oMath>
        <m:r>
          <w:rPr>
            <w:rFonts w:ascii="Cambria Math" w:hAnsi="Cambria Math"/>
          </w:rPr>
          <m:t>Y</m:t>
        </m:r>
      </m:oMath>
      <w:r w:rsidRPr="0084725B">
        <w:t xml:space="preserve"> is the per capita GDP of the specified country in the specified year, expressed in constant international (PPP-adjusted) dollars</w:t>
      </w:r>
    </w:p>
    <w:p w14:paraId="183A14DE" w14:textId="77777777" w:rsidR="00446533" w:rsidRPr="0084725B" w:rsidRDefault="00446533" w:rsidP="00FC6E51">
      <w:pPr>
        <w:pStyle w:val="bullet"/>
        <w:ind w:left="720"/>
      </w:pPr>
      <m:oMath>
        <m:r>
          <w:rPr>
            <w:rFonts w:ascii="Cambria Math" w:hAnsi="Cambria Math"/>
          </w:rPr>
          <m:t>ε</m:t>
        </m:r>
      </m:oMath>
      <w:r w:rsidRPr="0084725B">
        <w:t xml:space="preserve"> is the income elasticity of the VSL ; BenMAP</w:t>
      </w:r>
      <w:r w:rsidR="0048549C" w:rsidRPr="0084725B">
        <w:t>-CE</w:t>
      </w:r>
      <w:r w:rsidRPr="0084725B">
        <w:t xml:space="preserve"> default = 0.4</w:t>
      </w:r>
    </w:p>
    <w:p w14:paraId="183A14DF" w14:textId="21B33CE2" w:rsidR="00446533" w:rsidRPr="0084725B" w:rsidRDefault="00365267" w:rsidP="00FC6E51">
      <w:pPr>
        <w:pStyle w:val="bullet"/>
        <w:ind w:left="720"/>
      </w:pPr>
      <m:oMath>
        <m:sSub>
          <m:sSubPr>
            <m:ctrlPr>
              <w:rPr>
                <w:rFonts w:ascii="Cambria Math" w:hAnsi="Cambria Math"/>
                <w:i/>
              </w:rPr>
            </m:ctrlPr>
          </m:sSubPr>
          <m:e>
            <m:r>
              <w:rPr>
                <w:rFonts w:ascii="Cambria Math" w:hAnsi="Cambria Math"/>
              </w:rPr>
              <m:t>PPP</m:t>
            </m:r>
          </m:e>
          <m:sub>
            <m:r>
              <w:rPr>
                <w:rFonts w:ascii="Cambria Math" w:hAnsi="Cambria Math"/>
              </w:rPr>
              <m:t>1990</m:t>
            </m:r>
          </m:sub>
        </m:sSub>
      </m:oMath>
      <w:r w:rsidR="00446533" w:rsidRPr="0084725B">
        <w:t xml:space="preserve"> is the Purchasing Power Parity index in 1990 in units of </w:t>
      </w:r>
      <w:r w:rsidR="0084725B" w:rsidRPr="0084725B">
        <w:t xml:space="preserve">Indian Rupee </w:t>
      </w:r>
      <w:r w:rsidR="00446533" w:rsidRPr="0084725B">
        <w:t>per international dollar</w:t>
      </w:r>
    </w:p>
    <w:p w14:paraId="183A14E0" w14:textId="77777777" w:rsidR="00446533" w:rsidRPr="0084725B" w:rsidRDefault="00446533" w:rsidP="00FC6E51">
      <w:pPr>
        <w:pStyle w:val="bullet"/>
        <w:ind w:left="720"/>
        <w:rPr>
          <w:i/>
        </w:rPr>
      </w:pPr>
      <m:oMath>
        <m:r>
          <w:rPr>
            <w:rFonts w:ascii="Cambria Math" w:hAnsi="Cambria Math"/>
          </w:rPr>
          <m:t>CPI</m:t>
        </m:r>
      </m:oMath>
      <w:r w:rsidRPr="0084725B">
        <w:rPr>
          <w:i/>
        </w:rPr>
        <w:t xml:space="preserve"> </w:t>
      </w:r>
      <w:r w:rsidRPr="0084725B">
        <w:t>is the consumer price index in the specified country in the specified year</w:t>
      </w:r>
    </w:p>
    <w:p w14:paraId="183A14E2" w14:textId="77777777" w:rsidR="00446533" w:rsidRDefault="00446533" w:rsidP="006B0770">
      <w:pPr>
        <w:pStyle w:val="Body"/>
      </w:pPr>
      <w:r w:rsidRPr="00996EB2">
        <w:t>Using the values presented in Table 2</w:t>
      </w:r>
      <w:r w:rsidR="00A50794">
        <w:t xml:space="preserve"> </w:t>
      </w:r>
      <w:r w:rsidRPr="00996EB2">
        <w:t xml:space="preserve">(or equivalent data for the country for which you are making the calculations), calculate the values for A, B, C, and D and record your results in Table 3. This can be done using a calculator, Microsoft Excel or OpenOffice Calc. </w:t>
      </w:r>
    </w:p>
    <w:p w14:paraId="183A14E5" w14:textId="266DF4D3" w:rsidR="00446533" w:rsidRPr="00996EB2" w:rsidRDefault="00446533" w:rsidP="006B0770">
      <w:pPr>
        <w:autoSpaceDE w:val="0"/>
        <w:autoSpaceDN w:val="0"/>
        <w:adjustRightInd w:val="0"/>
        <w:spacing w:before="200"/>
        <w:rPr>
          <w:rFonts w:asciiTheme="majorHAnsi" w:eastAsiaTheme="minorEastAsia" w:hAnsiTheme="majorHAnsi" w:cs="Cambria"/>
          <w:b/>
          <w:color w:val="000000"/>
        </w:rPr>
      </w:pPr>
      <w:r w:rsidRPr="00996EB2">
        <w:rPr>
          <w:rFonts w:asciiTheme="majorHAnsi" w:eastAsiaTheme="minorEastAsia" w:hAnsiTheme="majorHAnsi" w:cs="Cambria"/>
          <w:b/>
          <w:color w:val="000000"/>
        </w:rPr>
        <w:lastRenderedPageBreak/>
        <w:t xml:space="preserve">Table 2. </w:t>
      </w:r>
      <w:r w:rsidR="006B0770">
        <w:rPr>
          <w:rFonts w:asciiTheme="majorHAnsi" w:eastAsiaTheme="minorEastAsia" w:hAnsiTheme="majorHAnsi" w:cs="Cambria"/>
          <w:b/>
          <w:color w:val="000000"/>
        </w:rPr>
        <w:t xml:space="preserve"> </w:t>
      </w:r>
      <w:r w:rsidRPr="00996EB2">
        <w:rPr>
          <w:rFonts w:asciiTheme="majorHAnsi" w:eastAsiaTheme="minorEastAsia" w:hAnsiTheme="majorHAnsi" w:cs="Cambria"/>
          <w:b/>
          <w:color w:val="000000"/>
        </w:rPr>
        <w:t xml:space="preserve">Values to Adjust United States VSL Estimates to </w:t>
      </w:r>
      <w:r w:rsidR="00051453">
        <w:rPr>
          <w:rFonts w:asciiTheme="majorHAnsi" w:eastAsiaTheme="minorEastAsia" w:hAnsiTheme="majorHAnsi" w:cs="Cambria"/>
          <w:b/>
          <w:color w:val="000000"/>
        </w:rPr>
        <w:t>India</w:t>
      </w:r>
      <w:r w:rsidRPr="00996EB2">
        <w:rPr>
          <w:rFonts w:asciiTheme="majorHAnsi" w:eastAsiaTheme="minorEastAsia" w:hAnsiTheme="majorHAnsi" w:cs="Cambria"/>
          <w:b/>
          <w:color w:val="000000"/>
        </w:rPr>
        <w:t xml:space="preserve"> VSL Estimates</w:t>
      </w:r>
    </w:p>
    <w:tbl>
      <w:tblPr>
        <w:tblStyle w:val="LightList-Accent3"/>
        <w:tblW w:w="9468" w:type="dxa"/>
        <w:jc w:val="right"/>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D041C6" w:rsidRPr="00D041C6" w14:paraId="183A14EC" w14:textId="77777777" w:rsidTr="00D041C6">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77DB4DEE" w:rsidR="00446533" w:rsidRPr="00D041C6" w:rsidRDefault="006B0770" w:rsidP="00D041C6">
            <w:pPr>
              <w:jc w:val="center"/>
              <w:rPr>
                <w:bCs w:val="0"/>
                <w:color w:val="auto"/>
                <w:sz w:val="20"/>
                <w:szCs w:val="20"/>
              </w:rPr>
            </w:pPr>
            <w:r w:rsidRPr="00D041C6">
              <w:rPr>
                <w:bCs w:val="0"/>
                <w:color w:val="auto"/>
                <w:sz w:val="20"/>
                <w:szCs w:val="20"/>
              </w:rPr>
              <w:t>COUNTRY</w:t>
            </w:r>
          </w:p>
        </w:tc>
        <w:tc>
          <w:tcPr>
            <w:tcW w:w="810" w:type="dxa"/>
            <w:shd w:val="clear" w:color="auto" w:fill="95B3D7" w:themeFill="accent1" w:themeFillTint="99"/>
            <w:vAlign w:val="bottom"/>
          </w:tcPr>
          <w:p w14:paraId="183A14E7" w14:textId="2B075A36"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YEAR</w:t>
            </w:r>
          </w:p>
        </w:tc>
        <w:tc>
          <w:tcPr>
            <w:tcW w:w="1620" w:type="dxa"/>
            <w:shd w:val="clear" w:color="auto" w:fill="95B3D7" w:themeFill="accent1" w:themeFillTint="99"/>
            <w:vAlign w:val="bottom"/>
          </w:tcPr>
          <w:p w14:paraId="183A14E8" w14:textId="663F5923"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 xml:space="preserve">VSL </w:t>
            </w:r>
            <w:r w:rsidRPr="00D041C6">
              <w:rPr>
                <w:bCs w:val="0"/>
                <w:color w:val="auto"/>
                <w:sz w:val="20"/>
                <w:szCs w:val="20"/>
              </w:rPr>
              <w:br/>
              <w:t>(MEAN)</w:t>
            </w:r>
          </w:p>
        </w:tc>
        <w:tc>
          <w:tcPr>
            <w:tcW w:w="1710" w:type="dxa"/>
            <w:shd w:val="clear" w:color="auto" w:fill="95B3D7" w:themeFill="accent1" w:themeFillTint="99"/>
            <w:vAlign w:val="bottom"/>
          </w:tcPr>
          <w:p w14:paraId="183A14E9" w14:textId="7451D7A2"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GDP PER CAPITA</w:t>
            </w:r>
            <w:r w:rsidRPr="00D041C6">
              <w:rPr>
                <w:bCs w:val="0"/>
                <w:color w:val="auto"/>
                <w:sz w:val="20"/>
                <w:szCs w:val="20"/>
              </w:rPr>
              <w:br/>
              <w:t>(CONSTANT 2010 US $)</w:t>
            </w:r>
            <w:r w:rsidR="00446533" w:rsidRPr="00D041C6">
              <w:rPr>
                <w:rStyle w:val="FootnoteReference"/>
                <w:bCs w:val="0"/>
                <w:color w:val="auto"/>
                <w:sz w:val="20"/>
                <w:szCs w:val="20"/>
              </w:rPr>
              <w:footnoteReference w:id="2"/>
            </w:r>
          </w:p>
        </w:tc>
        <w:tc>
          <w:tcPr>
            <w:tcW w:w="1980" w:type="dxa"/>
            <w:shd w:val="clear" w:color="auto" w:fill="95B3D7" w:themeFill="accent1" w:themeFillTint="99"/>
            <w:vAlign w:val="bottom"/>
          </w:tcPr>
          <w:p w14:paraId="183A14EA" w14:textId="718B6915" w:rsidR="00446533" w:rsidRPr="00D041C6" w:rsidRDefault="006B0770" w:rsidP="0084725B">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PPP</w:t>
            </w:r>
            <w:r w:rsidRPr="00D041C6">
              <w:rPr>
                <w:bCs w:val="0"/>
                <w:color w:val="auto"/>
                <w:sz w:val="20"/>
                <w:szCs w:val="20"/>
              </w:rPr>
              <w:br/>
              <w:t>(</w:t>
            </w:r>
            <w:r w:rsidR="0084725B">
              <w:rPr>
                <w:bCs w:val="0"/>
                <w:color w:val="auto"/>
                <w:sz w:val="20"/>
                <w:szCs w:val="20"/>
              </w:rPr>
              <w:t xml:space="preserve">INDIAN RUPEE </w:t>
            </w:r>
            <w:r w:rsidRPr="00D041C6">
              <w:rPr>
                <w:bCs w:val="0"/>
                <w:color w:val="auto"/>
                <w:sz w:val="20"/>
                <w:szCs w:val="20"/>
              </w:rPr>
              <w:t>PER INTERNATIONAL $)</w:t>
            </w:r>
            <w:r w:rsidRPr="00D041C6">
              <w:rPr>
                <w:bCs w:val="0"/>
                <w:color w:val="auto"/>
                <w:sz w:val="20"/>
                <w:szCs w:val="20"/>
                <w:vertAlign w:val="superscript"/>
              </w:rPr>
              <w:t>1</w:t>
            </w:r>
          </w:p>
        </w:tc>
        <w:tc>
          <w:tcPr>
            <w:tcW w:w="1908" w:type="dxa"/>
            <w:shd w:val="clear" w:color="auto" w:fill="95B3D7" w:themeFill="accent1" w:themeFillTint="99"/>
            <w:vAlign w:val="bottom"/>
          </w:tcPr>
          <w:p w14:paraId="183A14EB" w14:textId="4C94D421"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CONSUMER PRICE INDEX (2010 = 100)</w:t>
            </w:r>
            <w:r w:rsidR="00CA3ACE" w:rsidRPr="00D041C6">
              <w:rPr>
                <w:rStyle w:val="FootnoteReference"/>
                <w:bCs w:val="0"/>
                <w:color w:val="auto"/>
                <w:sz w:val="20"/>
                <w:szCs w:val="20"/>
              </w:rPr>
              <w:footnoteReference w:id="3"/>
            </w:r>
          </w:p>
        </w:tc>
      </w:tr>
      <w:tr w:rsidR="00446533" w:rsidRPr="00D041C6" w14:paraId="183A14F3" w14:textId="77777777" w:rsidTr="00D041C6">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77777777" w:rsidR="00446533" w:rsidRPr="00D041C6" w:rsidRDefault="00446533" w:rsidP="00AF7228">
            <w:pPr>
              <w:rPr>
                <w:color w:val="000000"/>
                <w:sz w:val="20"/>
                <w:szCs w:val="20"/>
              </w:rPr>
            </w:pPr>
            <w:r w:rsidRPr="00D041C6">
              <w:rPr>
                <w:color w:val="000000"/>
                <w:sz w:val="20"/>
                <w:szCs w:val="20"/>
              </w:rPr>
              <w:t>United States</w:t>
            </w:r>
          </w:p>
        </w:tc>
        <w:tc>
          <w:tcPr>
            <w:tcW w:w="810" w:type="dxa"/>
            <w:tcBorders>
              <w:top w:val="none" w:sz="0" w:space="0" w:color="auto"/>
              <w:bottom w:val="none" w:sz="0" w:space="0" w:color="auto"/>
            </w:tcBorders>
            <w:vAlign w:val="center"/>
          </w:tcPr>
          <w:p w14:paraId="183A14EE" w14:textId="77777777" w:rsidR="00446533" w:rsidRPr="00D041C6"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1990</w:t>
            </w:r>
          </w:p>
        </w:tc>
        <w:tc>
          <w:tcPr>
            <w:tcW w:w="1620" w:type="dxa"/>
            <w:tcBorders>
              <w:top w:val="none" w:sz="0" w:space="0" w:color="auto"/>
              <w:bottom w:val="none" w:sz="0" w:space="0" w:color="auto"/>
            </w:tcBorders>
            <w:vAlign w:val="center"/>
          </w:tcPr>
          <w:p w14:paraId="183A14EF" w14:textId="414F2CEB" w:rsidR="00446533" w:rsidRPr="00D041C6" w:rsidRDefault="00E47BE1"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$4,800,000</w:t>
            </w:r>
            <w:r w:rsidR="00446533" w:rsidRPr="00D041C6">
              <w:rPr>
                <w:rStyle w:val="FootnoteReference"/>
                <w:color w:val="000000"/>
                <w:sz w:val="20"/>
                <w:szCs w:val="20"/>
              </w:rPr>
              <w:footnoteReference w:id="4"/>
            </w:r>
          </w:p>
        </w:tc>
        <w:tc>
          <w:tcPr>
            <w:tcW w:w="1710" w:type="dxa"/>
            <w:tcBorders>
              <w:top w:val="none" w:sz="0" w:space="0" w:color="auto"/>
              <w:bottom w:val="none" w:sz="0" w:space="0" w:color="auto"/>
            </w:tcBorders>
            <w:vAlign w:val="center"/>
          </w:tcPr>
          <w:p w14:paraId="183A14F0" w14:textId="59675A08" w:rsidR="00446533" w:rsidRPr="00D041C6" w:rsidRDefault="00774860"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36,312.4</w:t>
            </w:r>
          </w:p>
        </w:tc>
        <w:tc>
          <w:tcPr>
            <w:tcW w:w="1980" w:type="dxa"/>
            <w:tcBorders>
              <w:top w:val="none" w:sz="0" w:space="0" w:color="auto"/>
              <w:bottom w:val="none" w:sz="0" w:space="0" w:color="auto"/>
            </w:tcBorders>
            <w:vAlign w:val="center"/>
          </w:tcPr>
          <w:p w14:paraId="183A14F1" w14:textId="77777777" w:rsidR="00446533" w:rsidRPr="00774860"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774860">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D041C6"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r>
      <w:tr w:rsidR="00446533" w:rsidRPr="00D041C6" w14:paraId="183A14FA" w14:textId="77777777" w:rsidTr="00D041C6">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5FCDB294" w:rsidR="00446533" w:rsidRPr="00D041C6" w:rsidRDefault="0084725B" w:rsidP="00AF7228">
            <w:pPr>
              <w:rPr>
                <w:color w:val="000000"/>
                <w:sz w:val="20"/>
                <w:szCs w:val="20"/>
                <w:highlight w:val="yellow"/>
              </w:rPr>
            </w:pPr>
            <w:r w:rsidRPr="0084725B">
              <w:rPr>
                <w:color w:val="000000"/>
                <w:sz w:val="20"/>
                <w:szCs w:val="20"/>
              </w:rPr>
              <w:t>India</w:t>
            </w:r>
          </w:p>
        </w:tc>
        <w:tc>
          <w:tcPr>
            <w:tcW w:w="810" w:type="dxa"/>
            <w:vAlign w:val="center"/>
          </w:tcPr>
          <w:p w14:paraId="183A14F5" w14:textId="77777777" w:rsidR="00446533" w:rsidRPr="0084725B" w:rsidRDefault="004465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84725B">
              <w:rPr>
                <w:i/>
                <w:iCs/>
                <w:color w:val="000000"/>
                <w:sz w:val="20"/>
                <w:szCs w:val="20"/>
              </w:rPr>
              <w:t>1990</w:t>
            </w:r>
          </w:p>
        </w:tc>
        <w:tc>
          <w:tcPr>
            <w:tcW w:w="1620" w:type="dxa"/>
            <w:vAlign w:val="center"/>
          </w:tcPr>
          <w:p w14:paraId="183A14F6" w14:textId="77777777" w:rsidR="00446533" w:rsidRPr="0084725B" w:rsidRDefault="004465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84725B">
              <w:rPr>
                <w:i/>
                <w:iCs/>
                <w:color w:val="000000"/>
                <w:sz w:val="20"/>
                <w:szCs w:val="20"/>
              </w:rPr>
              <w:t>-</w:t>
            </w:r>
          </w:p>
        </w:tc>
        <w:tc>
          <w:tcPr>
            <w:tcW w:w="1710" w:type="dxa"/>
            <w:vAlign w:val="center"/>
          </w:tcPr>
          <w:p w14:paraId="183A14F7" w14:textId="1F774D82" w:rsidR="00446533" w:rsidRPr="00E47BE1" w:rsidRDefault="00E47BE1"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536.2</w:t>
            </w:r>
          </w:p>
        </w:tc>
        <w:tc>
          <w:tcPr>
            <w:tcW w:w="1980" w:type="dxa"/>
            <w:vAlign w:val="center"/>
          </w:tcPr>
          <w:p w14:paraId="183A14F8" w14:textId="51BD7C3F" w:rsidR="00446533" w:rsidRPr="00774860" w:rsidRDefault="00774860"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sidRPr="00774860">
              <w:rPr>
                <w:color w:val="000000"/>
                <w:sz w:val="20"/>
                <w:szCs w:val="20"/>
              </w:rPr>
              <w:t>5.8</w:t>
            </w:r>
          </w:p>
        </w:tc>
        <w:tc>
          <w:tcPr>
            <w:tcW w:w="1908" w:type="dxa"/>
            <w:vAlign w:val="center"/>
          </w:tcPr>
          <w:p w14:paraId="183A14F9" w14:textId="157B0678" w:rsidR="00446533" w:rsidRPr="00E47BE1" w:rsidRDefault="00E47BE1"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sidRPr="00E47BE1">
              <w:rPr>
                <w:color w:val="000000"/>
                <w:sz w:val="20"/>
                <w:szCs w:val="20"/>
              </w:rPr>
              <w:t>22.9</w:t>
            </w:r>
          </w:p>
        </w:tc>
      </w:tr>
      <w:tr w:rsidR="00446533" w:rsidRPr="00D041C6" w14:paraId="183A1501" w14:textId="77777777" w:rsidTr="00D041C6">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446533" w:rsidRPr="00D041C6" w:rsidRDefault="00446533" w:rsidP="00AF7228">
            <w:pPr>
              <w:rPr>
                <w:color w:val="000000"/>
                <w:sz w:val="20"/>
                <w:szCs w:val="20"/>
                <w:highlight w:val="yellow"/>
              </w:rPr>
            </w:pPr>
          </w:p>
        </w:tc>
        <w:tc>
          <w:tcPr>
            <w:tcW w:w="810" w:type="dxa"/>
            <w:tcBorders>
              <w:top w:val="none" w:sz="0" w:space="0" w:color="auto"/>
              <w:bottom w:val="none" w:sz="0" w:space="0" w:color="auto"/>
            </w:tcBorders>
            <w:vAlign w:val="center"/>
          </w:tcPr>
          <w:p w14:paraId="183A14FC" w14:textId="4EBBFD54" w:rsidR="00446533" w:rsidRPr="0084725B" w:rsidRDefault="0084725B"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84725B">
              <w:rPr>
                <w:i/>
                <w:iCs/>
                <w:color w:val="000000"/>
                <w:sz w:val="20"/>
                <w:szCs w:val="20"/>
              </w:rPr>
              <w:t>201</w:t>
            </w:r>
            <w:r w:rsidR="00DD295D">
              <w:rPr>
                <w:i/>
                <w:iCs/>
                <w:color w:val="000000"/>
                <w:sz w:val="20"/>
                <w:szCs w:val="20"/>
              </w:rPr>
              <w:t>5</w:t>
            </w:r>
          </w:p>
        </w:tc>
        <w:tc>
          <w:tcPr>
            <w:tcW w:w="1620" w:type="dxa"/>
            <w:tcBorders>
              <w:top w:val="none" w:sz="0" w:space="0" w:color="auto"/>
              <w:bottom w:val="none" w:sz="0" w:space="0" w:color="auto"/>
            </w:tcBorders>
            <w:vAlign w:val="center"/>
          </w:tcPr>
          <w:p w14:paraId="183A14FD" w14:textId="77777777" w:rsidR="00446533" w:rsidRPr="0084725B"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84725B">
              <w:rPr>
                <w:i/>
                <w:iCs/>
                <w:color w:val="000000"/>
                <w:sz w:val="20"/>
                <w:szCs w:val="20"/>
              </w:rPr>
              <w:t>Estimated by equation</w:t>
            </w:r>
          </w:p>
        </w:tc>
        <w:tc>
          <w:tcPr>
            <w:tcW w:w="1710" w:type="dxa"/>
            <w:tcBorders>
              <w:top w:val="none" w:sz="0" w:space="0" w:color="auto"/>
              <w:bottom w:val="none" w:sz="0" w:space="0" w:color="auto"/>
            </w:tcBorders>
            <w:vAlign w:val="center"/>
          </w:tcPr>
          <w:p w14:paraId="183A14FE" w14:textId="67F0F924" w:rsidR="00446533" w:rsidRPr="00E47BE1" w:rsidRDefault="00DD295D"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Pr>
                <w:rFonts w:eastAsiaTheme="minorEastAsia" w:cs="Cambria"/>
                <w:color w:val="000000"/>
                <w:sz w:val="20"/>
                <w:szCs w:val="20"/>
              </w:rPr>
              <w:t>1,758.0</w:t>
            </w:r>
          </w:p>
        </w:tc>
        <w:tc>
          <w:tcPr>
            <w:tcW w:w="1980" w:type="dxa"/>
            <w:tcBorders>
              <w:top w:val="none" w:sz="0" w:space="0" w:color="auto"/>
              <w:bottom w:val="none" w:sz="0" w:space="0" w:color="auto"/>
            </w:tcBorders>
            <w:vAlign w:val="center"/>
          </w:tcPr>
          <w:p w14:paraId="183A14FF" w14:textId="308F8F59" w:rsidR="00446533" w:rsidRPr="00774860" w:rsidRDefault="00DD295D"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Pr>
                <w:rFonts w:eastAsiaTheme="minorEastAsia" w:cs="Cambria"/>
                <w:color w:val="000000"/>
                <w:sz w:val="20"/>
                <w:szCs w:val="20"/>
              </w:rPr>
              <w:t>17.1</w:t>
            </w:r>
          </w:p>
        </w:tc>
        <w:tc>
          <w:tcPr>
            <w:tcW w:w="1908" w:type="dxa"/>
            <w:tcBorders>
              <w:top w:val="none" w:sz="0" w:space="0" w:color="auto"/>
              <w:bottom w:val="none" w:sz="0" w:space="0" w:color="auto"/>
              <w:right w:val="none" w:sz="0" w:space="0" w:color="auto"/>
            </w:tcBorders>
            <w:vAlign w:val="center"/>
          </w:tcPr>
          <w:p w14:paraId="183A1500" w14:textId="39F03920" w:rsidR="00446533" w:rsidRPr="00E47BE1" w:rsidRDefault="00DD295D"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Pr>
                <w:rFonts w:eastAsiaTheme="minorEastAsia" w:cs="Cambria"/>
                <w:color w:val="000000"/>
                <w:sz w:val="20"/>
                <w:szCs w:val="20"/>
              </w:rPr>
              <w:t>147.7</w:t>
            </w:r>
          </w:p>
        </w:tc>
      </w:tr>
    </w:tbl>
    <w:p w14:paraId="183A1502" w14:textId="77777777" w:rsidR="00446533" w:rsidRPr="00996EB2" w:rsidRDefault="00446533" w:rsidP="00446533">
      <w:pPr>
        <w:spacing w:after="0"/>
      </w:pPr>
    </w:p>
    <w:p w14:paraId="183A1503" w14:textId="4AFFAB77" w:rsidR="00446533" w:rsidRPr="00774860" w:rsidRDefault="00446533" w:rsidP="006B0770">
      <w:pPr>
        <w:spacing w:before="200"/>
        <w:rPr>
          <w:rFonts w:asciiTheme="majorHAnsi" w:hAnsiTheme="majorHAnsi"/>
          <w:b/>
        </w:rPr>
      </w:pPr>
      <w:r w:rsidRPr="00996EB2">
        <w:rPr>
          <w:rFonts w:asciiTheme="majorHAnsi" w:hAnsiTheme="majorHAnsi"/>
          <w:b/>
        </w:rPr>
        <w:t xml:space="preserve">Table 3. </w:t>
      </w:r>
      <w:r w:rsidR="006B0770">
        <w:rPr>
          <w:rFonts w:asciiTheme="majorHAnsi" w:hAnsiTheme="majorHAnsi"/>
          <w:b/>
        </w:rPr>
        <w:t xml:space="preserve"> </w:t>
      </w:r>
      <w:r w:rsidRPr="00774860">
        <w:rPr>
          <w:rFonts w:asciiTheme="majorHAnsi" w:hAnsiTheme="majorHAnsi"/>
          <w:b/>
        </w:rPr>
        <w:t xml:space="preserve">Calculated Values for VSL Adjustment from the United States (1990) to </w:t>
      </w:r>
      <w:r w:rsidR="00774860" w:rsidRPr="00774860">
        <w:rPr>
          <w:rFonts w:asciiTheme="majorHAnsi" w:hAnsiTheme="majorHAnsi"/>
          <w:b/>
        </w:rPr>
        <w:t>India (2011</w:t>
      </w:r>
      <w:r w:rsidRPr="00774860">
        <w:rPr>
          <w:rFonts w:asciiTheme="majorHAnsi" w:hAnsiTheme="majorHAnsi"/>
          <w:b/>
        </w:rPr>
        <w:t>)</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2448"/>
        <w:gridCol w:w="2070"/>
      </w:tblGrid>
      <w:tr w:rsidR="00446533" w:rsidRPr="00774860" w14:paraId="183A1506" w14:textId="77777777" w:rsidTr="00D041C6">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67B25727" w:rsidR="00446533" w:rsidRPr="00774860" w:rsidRDefault="0079590F" w:rsidP="00AF7228">
            <w:pPr>
              <w:jc w:val="center"/>
              <w:rPr>
                <w:color w:val="auto"/>
              </w:rPr>
            </w:pPr>
            <w:r w:rsidRPr="00774860">
              <w:rPr>
                <w:color w:val="auto"/>
              </w:rPr>
              <w:t>PARAMETER</w:t>
            </w:r>
          </w:p>
        </w:tc>
        <w:tc>
          <w:tcPr>
            <w:tcW w:w="2070" w:type="dxa"/>
            <w:shd w:val="clear" w:color="auto" w:fill="95B3D7" w:themeFill="accent1" w:themeFillTint="99"/>
            <w:vAlign w:val="bottom"/>
          </w:tcPr>
          <w:p w14:paraId="183A1505" w14:textId="68BEF77E" w:rsidR="00446533" w:rsidRPr="00774860" w:rsidRDefault="0079590F"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774860">
              <w:rPr>
                <w:color w:val="auto"/>
              </w:rPr>
              <w:t>VALUE</w:t>
            </w:r>
          </w:p>
        </w:tc>
      </w:tr>
      <w:tr w:rsidR="00446533" w:rsidRPr="00774860" w14:paraId="183A1509" w14:textId="77777777" w:rsidTr="00D041C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77777777" w:rsidR="00446533" w:rsidRPr="00774860" w:rsidRDefault="00446533" w:rsidP="00AF7228">
            <w:pPr>
              <w:rPr>
                <w:sz w:val="20"/>
                <w:szCs w:val="20"/>
              </w:rPr>
            </w:pPr>
            <w:r w:rsidRPr="00774860">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US,1990</m:t>
                  </m:r>
                </m:sub>
              </m:sSub>
            </m:oMath>
          </w:p>
        </w:tc>
        <w:tc>
          <w:tcPr>
            <w:tcW w:w="2070" w:type="dxa"/>
            <w:tcBorders>
              <w:top w:val="none" w:sz="0" w:space="0" w:color="auto"/>
              <w:bottom w:val="none" w:sz="0" w:space="0" w:color="auto"/>
              <w:right w:val="none" w:sz="0" w:space="0" w:color="auto"/>
            </w:tcBorders>
            <w:vAlign w:val="center"/>
          </w:tcPr>
          <w:p w14:paraId="183A1508" w14:textId="77777777" w:rsidR="00446533" w:rsidRPr="00774860" w:rsidRDefault="00A50794"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774860">
              <w:rPr>
                <w:b/>
                <w:color w:val="000000"/>
                <w:sz w:val="20"/>
                <w:szCs w:val="20"/>
              </w:rPr>
              <w:t>$4,800,000</w:t>
            </w:r>
          </w:p>
        </w:tc>
      </w:tr>
      <w:tr w:rsidR="00446533" w:rsidRPr="00774860" w14:paraId="183A150C" w14:textId="77777777" w:rsidTr="00D041C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46EC8CDC" w:rsidR="00446533" w:rsidRPr="00774860" w:rsidRDefault="00446533" w:rsidP="0084725B">
            <w:pPr>
              <w:rPr>
                <w:sz w:val="20"/>
                <w:szCs w:val="20"/>
              </w:rPr>
            </w:pPr>
            <w:r w:rsidRPr="00774860">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India,2015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US,1990</m:t>
                              </m:r>
                            </m:sub>
                          </m:sSub>
                        </m:den>
                      </m:f>
                    </m:e>
                  </m:d>
                </m:e>
                <m:sup>
                  <m:r>
                    <m:rPr>
                      <m:sty m:val="bi"/>
                    </m:rPr>
                    <w:rPr>
                      <w:rFonts w:ascii="Cambria Math" w:hAnsi="Cambria Math" w:cs="Cambria"/>
                      <w:color w:val="000000"/>
                      <w:sz w:val="20"/>
                      <w:szCs w:val="20"/>
                    </w:rPr>
                    <m:t>ε</m:t>
                  </m:r>
                </m:sup>
              </m:sSup>
            </m:oMath>
          </w:p>
        </w:tc>
        <w:tc>
          <w:tcPr>
            <w:tcW w:w="2070" w:type="dxa"/>
            <w:vAlign w:val="center"/>
          </w:tcPr>
          <w:p w14:paraId="183A150B" w14:textId="755D71C9" w:rsidR="00446533" w:rsidRPr="00774860" w:rsidRDefault="00DD295D" w:rsidP="00AF7228">
            <w:pPr>
              <w:jc w:val="right"/>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0.298</w:t>
            </w:r>
          </w:p>
        </w:tc>
      </w:tr>
      <w:tr w:rsidR="00446533" w:rsidRPr="00774860" w14:paraId="183A150F" w14:textId="77777777" w:rsidTr="00D041C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77777777" w:rsidR="00446533" w:rsidRPr="00774860" w:rsidRDefault="00446533" w:rsidP="00AF7228">
            <w:pPr>
              <w:rPr>
                <w:sz w:val="20"/>
                <w:szCs w:val="20"/>
              </w:rPr>
            </w:pPr>
            <w:r w:rsidRPr="00774860">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1990</m:t>
                  </m:r>
                </m:sub>
              </m:sSub>
            </m:oMath>
          </w:p>
        </w:tc>
        <w:tc>
          <w:tcPr>
            <w:tcW w:w="2070" w:type="dxa"/>
            <w:tcBorders>
              <w:top w:val="none" w:sz="0" w:space="0" w:color="auto"/>
              <w:bottom w:val="none" w:sz="0" w:space="0" w:color="auto"/>
              <w:right w:val="none" w:sz="0" w:space="0" w:color="auto"/>
            </w:tcBorders>
            <w:vAlign w:val="center"/>
          </w:tcPr>
          <w:p w14:paraId="183A150E" w14:textId="4C181B77" w:rsidR="00446533" w:rsidRPr="00774860" w:rsidRDefault="00774860"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774860">
              <w:rPr>
                <w:b/>
                <w:color w:val="000000"/>
                <w:sz w:val="20"/>
                <w:szCs w:val="20"/>
              </w:rPr>
              <w:t>5.8</w:t>
            </w:r>
          </w:p>
        </w:tc>
      </w:tr>
      <w:tr w:rsidR="00446533" w:rsidRPr="00D041C6" w14:paraId="183A1512" w14:textId="77777777" w:rsidTr="00D041C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2B2C679A" w:rsidR="00446533" w:rsidRPr="00774860" w:rsidRDefault="00446533" w:rsidP="00774860">
            <w:pPr>
              <w:rPr>
                <w:sz w:val="20"/>
                <w:szCs w:val="20"/>
              </w:rPr>
            </w:pPr>
            <w:r w:rsidRPr="00774860">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India,2015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India, 1990</m:t>
                      </m:r>
                    </m:sub>
                  </m:sSub>
                </m:den>
              </m:f>
            </m:oMath>
          </w:p>
        </w:tc>
        <w:tc>
          <w:tcPr>
            <w:tcW w:w="2070" w:type="dxa"/>
            <w:vAlign w:val="center"/>
          </w:tcPr>
          <w:p w14:paraId="183A1511" w14:textId="09A1A046" w:rsidR="00446533" w:rsidRPr="00774860" w:rsidRDefault="00DD295D" w:rsidP="00AF7228">
            <w:pPr>
              <w:jc w:val="right"/>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6.45</w:t>
            </w:r>
          </w:p>
        </w:tc>
      </w:tr>
    </w:tbl>
    <w:p w14:paraId="183A1513" w14:textId="77777777" w:rsidR="00D367D6" w:rsidRDefault="00D367D6" w:rsidP="00446533">
      <w:pPr>
        <w:spacing w:after="0"/>
        <w:rPr>
          <w:rFonts w:asciiTheme="majorHAnsi" w:hAnsiTheme="majorHAnsi"/>
          <w:b/>
        </w:rPr>
      </w:pPr>
    </w:p>
    <w:p w14:paraId="183A1514" w14:textId="4FDF2117" w:rsidR="00446533" w:rsidRPr="00996EB2" w:rsidRDefault="00446533" w:rsidP="006B0770">
      <w:pPr>
        <w:spacing w:before="200"/>
        <w:rPr>
          <w:rFonts w:asciiTheme="majorHAnsi" w:hAnsiTheme="majorHAnsi"/>
          <w:b/>
        </w:rPr>
      </w:pPr>
      <w:r w:rsidRPr="00996EB2">
        <w:rPr>
          <w:rFonts w:asciiTheme="majorHAnsi" w:hAnsiTheme="majorHAnsi"/>
          <w:b/>
        </w:rPr>
        <w:t>Table 4.</w:t>
      </w:r>
      <w:r w:rsidR="006B0770">
        <w:rPr>
          <w:rFonts w:asciiTheme="majorHAnsi" w:hAnsiTheme="majorHAnsi"/>
          <w:b/>
        </w:rPr>
        <w:t xml:space="preserve"> </w:t>
      </w:r>
      <w:r w:rsidRPr="00996EB2">
        <w:rPr>
          <w:rFonts w:asciiTheme="majorHAnsi" w:hAnsiTheme="majorHAnsi"/>
          <w:b/>
        </w:rPr>
        <w:t xml:space="preserve"> </w:t>
      </w:r>
      <w:r w:rsidR="00B7186D">
        <w:rPr>
          <w:rFonts w:asciiTheme="majorHAnsi" w:hAnsiTheme="majorHAnsi"/>
          <w:b/>
        </w:rPr>
        <w:t xml:space="preserve"> </w:t>
      </w:r>
      <w:r w:rsidRPr="00996EB2">
        <w:rPr>
          <w:rFonts w:asciiTheme="majorHAnsi" w:hAnsiTheme="majorHAnsi"/>
          <w:b/>
        </w:rPr>
        <w:t>Sources for Values Used in Valuations Adjustments</w:t>
      </w:r>
    </w:p>
    <w:tbl>
      <w:tblPr>
        <w:tblStyle w:val="LightList-Accent3"/>
        <w:tblW w:w="9378" w:type="dxa"/>
        <w:jc w:val="right"/>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4320"/>
        <w:gridCol w:w="5058"/>
      </w:tblGrid>
      <w:tr w:rsidR="00D041C6" w:rsidRPr="00D041C6" w14:paraId="183A1517" w14:textId="77777777" w:rsidTr="00FC6E51">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0EDFCA22" w:rsidR="00446533" w:rsidRPr="00AF7228" w:rsidRDefault="00B7186D" w:rsidP="00D041C6">
            <w:pPr>
              <w:jc w:val="center"/>
              <w:rPr>
                <w:bCs w:val="0"/>
                <w:color w:val="auto"/>
              </w:rPr>
            </w:pPr>
            <w:r w:rsidRPr="00AF7228">
              <w:rPr>
                <w:bCs w:val="0"/>
                <w:color w:val="auto"/>
              </w:rPr>
              <w:t>SOURCE</w:t>
            </w:r>
          </w:p>
        </w:tc>
        <w:tc>
          <w:tcPr>
            <w:tcW w:w="5058" w:type="dxa"/>
            <w:shd w:val="clear" w:color="auto" w:fill="95B3D7" w:themeFill="accent1" w:themeFillTint="99"/>
            <w:vAlign w:val="bottom"/>
          </w:tcPr>
          <w:p w14:paraId="183A1516" w14:textId="33600FE0" w:rsidR="00446533" w:rsidRPr="00AF7228" w:rsidRDefault="00B7186D" w:rsidP="00D041C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AF7228">
              <w:rPr>
                <w:bCs w:val="0"/>
                <w:color w:val="auto"/>
              </w:rPr>
              <w:t>URL</w:t>
            </w:r>
          </w:p>
        </w:tc>
      </w:tr>
      <w:tr w:rsidR="00D041C6" w:rsidRPr="00D041C6" w14:paraId="183A151C" w14:textId="77777777" w:rsidTr="00FC6E51">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68523EFC" w:rsidR="00446533" w:rsidRPr="0084725B" w:rsidRDefault="0084725B" w:rsidP="0084725B">
            <w:pPr>
              <w:autoSpaceDE w:val="0"/>
              <w:autoSpaceDN w:val="0"/>
              <w:adjustRightInd w:val="0"/>
              <w:rPr>
                <w:rFonts w:eastAsiaTheme="minorEastAsia" w:cs="Cambria"/>
                <w:b w:val="0"/>
                <w:sz w:val="20"/>
                <w:szCs w:val="20"/>
              </w:rPr>
            </w:pPr>
            <w:r w:rsidRPr="0084725B">
              <w:rPr>
                <w:rFonts w:eastAsiaTheme="minorEastAsia" w:cs="Cambria"/>
                <w:b w:val="0"/>
                <w:bCs w:val="0"/>
                <w:sz w:val="20"/>
                <w:szCs w:val="20"/>
              </w:rPr>
              <w:t>1.</w:t>
            </w:r>
            <w:r w:rsidRPr="0084725B">
              <w:rPr>
                <w:rFonts w:eastAsiaTheme="minorEastAsia" w:cs="Cambria"/>
                <w:b w:val="0"/>
                <w:sz w:val="20"/>
                <w:szCs w:val="20"/>
              </w:rPr>
              <w:t xml:space="preserve"> </w:t>
            </w:r>
            <w:r w:rsidR="00446533" w:rsidRPr="0084725B">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183A151B" w14:textId="3BA71BE6" w:rsidR="00446533" w:rsidRPr="00D041C6"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D041C6">
              <w:rPr>
                <w:rFonts w:eastAsiaTheme="minorEastAsia" w:cs="Cambria"/>
                <w:sz w:val="20"/>
                <w:szCs w:val="20"/>
              </w:rPr>
              <w:t>http://databank.worldbank.org/data/reports.aspx?source=world-development-indicators</w:t>
            </w:r>
          </w:p>
        </w:tc>
      </w:tr>
      <w:tr w:rsidR="00D041C6" w:rsidRPr="00D041C6" w14:paraId="183A151F" w14:textId="77777777" w:rsidTr="00AF7228">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36472FFA" w:rsidR="00446533" w:rsidRPr="00D041C6" w:rsidRDefault="0084725B" w:rsidP="00AF7228">
            <w:pPr>
              <w:autoSpaceDE w:val="0"/>
              <w:autoSpaceDN w:val="0"/>
              <w:adjustRightInd w:val="0"/>
              <w:rPr>
                <w:rFonts w:eastAsiaTheme="minorEastAsia" w:cs="Cambria"/>
                <w:b w:val="0"/>
                <w:sz w:val="20"/>
                <w:szCs w:val="20"/>
              </w:rPr>
            </w:pPr>
            <w:r>
              <w:rPr>
                <w:rFonts w:eastAsiaTheme="minorEastAsia" w:cs="Cambria"/>
                <w:b w:val="0"/>
                <w:sz w:val="20"/>
                <w:szCs w:val="20"/>
              </w:rPr>
              <w:t xml:space="preserve">2. </w:t>
            </w:r>
            <w:r w:rsidR="00446533" w:rsidRPr="00D041C6">
              <w:rPr>
                <w:rFonts w:eastAsiaTheme="minorEastAsia" w:cs="Cambria"/>
                <w:b w:val="0"/>
                <w:sz w:val="20"/>
                <w:szCs w:val="20"/>
              </w:rPr>
              <w:t>OECD (Alternate CPI source)</w:t>
            </w:r>
          </w:p>
        </w:tc>
        <w:tc>
          <w:tcPr>
            <w:tcW w:w="5058" w:type="dxa"/>
            <w:vAlign w:val="center"/>
          </w:tcPr>
          <w:p w14:paraId="183A151E" w14:textId="77777777" w:rsidR="00446533" w:rsidRPr="00D041C6" w:rsidRDefault="00446533" w:rsidP="00AF722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D041C6">
              <w:rPr>
                <w:sz w:val="20"/>
                <w:szCs w:val="20"/>
              </w:rPr>
              <w:t>https://data.oecd.org/price/inflation-cpi.htm</w:t>
            </w:r>
          </w:p>
        </w:tc>
      </w:tr>
      <w:tr w:rsidR="00D041C6" w:rsidRPr="00D041C6" w14:paraId="183A1523" w14:textId="77777777" w:rsidTr="00FC6E51">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640848E8" w:rsidR="00446533" w:rsidRPr="00D041C6" w:rsidRDefault="0084725B" w:rsidP="00AF7228">
            <w:pPr>
              <w:autoSpaceDE w:val="0"/>
              <w:autoSpaceDN w:val="0"/>
              <w:adjustRightInd w:val="0"/>
              <w:rPr>
                <w:b w:val="0"/>
                <w:sz w:val="20"/>
                <w:szCs w:val="20"/>
              </w:rPr>
            </w:pPr>
            <w:r>
              <w:rPr>
                <w:b w:val="0"/>
                <w:sz w:val="20"/>
                <w:szCs w:val="20"/>
              </w:rPr>
              <w:t xml:space="preserve">3. </w:t>
            </w:r>
            <w:r w:rsidR="00446533" w:rsidRPr="00D041C6">
              <w:rPr>
                <w:b w:val="0"/>
                <w:sz w:val="20"/>
                <w:szCs w:val="20"/>
              </w:rPr>
              <w:t xml:space="preserve">FRED </w:t>
            </w:r>
            <w:r w:rsidR="00446533" w:rsidRPr="00D041C6">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183A1522" w14:textId="14E62B7C" w:rsidR="00446533" w:rsidRPr="00D041C6" w:rsidRDefault="00365267" w:rsidP="00AF7228">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8" w:tooltip="https://fred.stlouisfed.org/categories/32264 Ctrl+Click or tap to follow the link" w:history="1">
              <w:r w:rsidR="00446533" w:rsidRPr="00D041C6">
                <w:rPr>
                  <w:rFonts w:asciiTheme="minorHAnsi" w:hAnsiTheme="minorHAnsi" w:cstheme="minorBidi"/>
                  <w:sz w:val="20"/>
                  <w:szCs w:val="20"/>
                </w:rPr>
                <w:t>https://fred.stlouisfed.org/categories/32264</w:t>
              </w:r>
            </w:hyperlink>
            <w:r w:rsidR="00446533" w:rsidRPr="00D041C6">
              <w:rPr>
                <w:rFonts w:asciiTheme="minorHAnsi" w:hAnsiTheme="minorHAnsi" w:cstheme="minorBidi"/>
                <w:sz w:val="20"/>
                <w:szCs w:val="20"/>
              </w:rPr>
              <w:t>​</w:t>
            </w:r>
          </w:p>
        </w:tc>
      </w:tr>
    </w:tbl>
    <w:p w14:paraId="183A1524" w14:textId="00B97A64" w:rsidR="00AF7228" w:rsidRDefault="00AF7228" w:rsidP="00BD2BAB">
      <w:pPr>
        <w:pStyle w:val="Body"/>
      </w:pPr>
    </w:p>
    <w:p w14:paraId="473D2253" w14:textId="77777777" w:rsidR="00ED6B16" w:rsidRDefault="00ED6B16">
      <w:pPr>
        <w:rPr>
          <w:rFonts w:asciiTheme="majorHAnsi" w:hAnsiTheme="majorHAnsi"/>
          <w:noProof/>
          <w:szCs w:val="28"/>
        </w:rPr>
      </w:pPr>
      <w:r>
        <w:br w:type="page"/>
      </w:r>
    </w:p>
    <w:p w14:paraId="183A1525" w14:textId="5E37BB6E" w:rsidR="00446533" w:rsidRPr="00996EB2" w:rsidRDefault="00446533" w:rsidP="00FC6E51">
      <w:pPr>
        <w:pStyle w:val="bullet"/>
        <w:ind w:left="720"/>
      </w:pPr>
      <w:r w:rsidRPr="00996EB2">
        <w:lastRenderedPageBreak/>
        <w:t xml:space="preserve">In the </w:t>
      </w:r>
      <w:r w:rsidRPr="00996EB2">
        <w:rPr>
          <w:b/>
        </w:rPr>
        <w:t>Modify Datasets</w:t>
      </w:r>
      <w:r w:rsidRPr="00996EB2">
        <w:t xml:space="preserve"> window, click </w:t>
      </w:r>
      <w:r w:rsidRPr="00996EB2">
        <w:rPr>
          <w:i/>
        </w:rPr>
        <w:t>Manage</w:t>
      </w:r>
      <w:r w:rsidRPr="00996EB2">
        <w:t xml:space="preserve"> under the </w:t>
      </w:r>
      <w:r w:rsidRPr="00996EB2">
        <w:rPr>
          <w:i/>
        </w:rPr>
        <w:t>Valuation Functions</w:t>
      </w:r>
      <w:r w:rsidRPr="00996EB2">
        <w:t xml:space="preserve"> box. This will bring up the </w:t>
      </w:r>
      <w:r w:rsidRPr="00996EB2">
        <w:rPr>
          <w:b/>
        </w:rPr>
        <w:t>Manage Valuation Function Datasets</w:t>
      </w:r>
      <w:r w:rsidRPr="00996EB2">
        <w:t xml:space="preserve"> window. Click </w:t>
      </w:r>
      <w:r w:rsidRPr="00996EB2">
        <w:rPr>
          <w:i/>
        </w:rPr>
        <w:t>Add</w:t>
      </w:r>
      <w:r w:rsidRPr="00996EB2">
        <w:t xml:space="preserve">. This will open the </w:t>
      </w:r>
      <w:r w:rsidRPr="00996EB2">
        <w:rPr>
          <w:b/>
        </w:rPr>
        <w:t>Valuation Function Dataset Definition</w:t>
      </w:r>
      <w:r w:rsidRPr="00996EB2">
        <w:t xml:space="preserve"> window. Enter “</w:t>
      </w:r>
      <w:r w:rsidR="00774860">
        <w:t>India</w:t>
      </w:r>
      <w:r w:rsidRPr="00996EB2">
        <w:t xml:space="preserve"> Valuation” in the </w:t>
      </w:r>
      <w:r w:rsidRPr="00996EB2">
        <w:rPr>
          <w:i/>
        </w:rPr>
        <w:t>Valuation Function Dataset Name</w:t>
      </w:r>
      <w:r w:rsidRPr="00996EB2">
        <w:t xml:space="preserve"> field.</w:t>
      </w:r>
      <w:r w:rsidR="008D369A" w:rsidRPr="00996EB2">
        <w:rPr>
          <w:rStyle w:val="FootnoteReference"/>
          <w:szCs w:val="22"/>
        </w:rPr>
        <w:t xml:space="preserve"> </w:t>
      </w:r>
      <w:r w:rsidR="008D369A" w:rsidRPr="00996EB2">
        <w:rPr>
          <w:rStyle w:val="FootnoteReference"/>
          <w:szCs w:val="22"/>
        </w:rPr>
        <w:footnoteReference w:id="5"/>
      </w:r>
    </w:p>
    <w:p w14:paraId="183A1526" w14:textId="09800A6C" w:rsidR="00446533" w:rsidRPr="00996EB2" w:rsidRDefault="00446533" w:rsidP="00FC6E51">
      <w:pPr>
        <w:pStyle w:val="bullet"/>
        <w:ind w:left="720"/>
      </w:pPr>
      <w:r w:rsidRPr="00996EB2">
        <w:t xml:space="preserve">Click </w:t>
      </w:r>
      <w:r w:rsidRPr="00996EB2">
        <w:rPr>
          <w:i/>
        </w:rPr>
        <w:t>Add</w:t>
      </w:r>
      <w:r w:rsidRPr="00996EB2">
        <w:t xml:space="preserve">. This will bring up the </w:t>
      </w:r>
      <w:r w:rsidRPr="00996EB2">
        <w:rPr>
          <w:b/>
        </w:rPr>
        <w:t>Valuation Function Definition</w:t>
      </w:r>
      <w:r w:rsidR="00DD5844">
        <w:t xml:space="preserve"> window, which </w:t>
      </w:r>
      <w:r w:rsidRPr="00996EB2">
        <w:t>looks like this:</w:t>
      </w:r>
    </w:p>
    <w:p w14:paraId="55793FED" w14:textId="01E15F75" w:rsidR="00533E4B" w:rsidRDefault="00DD5844" w:rsidP="00FC6E51">
      <w:pPr>
        <w:pStyle w:val="Body"/>
        <w:jc w:val="center"/>
      </w:pPr>
      <w:r w:rsidRPr="00996EB2">
        <w:rPr>
          <w:noProof/>
        </w:rPr>
        <w:drawing>
          <wp:inline distT="0" distB="0" distL="0" distR="0" wp14:anchorId="3E17BF0E" wp14:editId="300954BB">
            <wp:extent cx="4331131" cy="3200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4331970" cy="3201020"/>
                    </a:xfrm>
                    <a:prstGeom prst="rect">
                      <a:avLst/>
                    </a:prstGeom>
                  </pic:spPr>
                </pic:pic>
              </a:graphicData>
            </a:graphic>
          </wp:inline>
        </w:drawing>
      </w:r>
    </w:p>
    <w:p w14:paraId="183A1529" w14:textId="2D0D4170" w:rsidR="00446533" w:rsidRDefault="0068368B" w:rsidP="00FC6E51">
      <w:pPr>
        <w:pStyle w:val="bullet"/>
        <w:ind w:left="720"/>
      </w:pPr>
      <w:r>
        <w:t>Using</w:t>
      </w:r>
      <w:r w:rsidRPr="00996EB2">
        <w:t xml:space="preserve"> </w:t>
      </w:r>
      <w:r w:rsidR="00446533" w:rsidRPr="00996EB2">
        <w:t>the information in Table 5</w:t>
      </w:r>
      <w:r>
        <w:t xml:space="preserve">, fill in </w:t>
      </w:r>
      <w:r w:rsidR="00446533" w:rsidRPr="00996EB2">
        <w:t>each field</w:t>
      </w:r>
      <w:r>
        <w:t xml:space="preserve"> in the </w:t>
      </w:r>
      <w:r w:rsidRPr="00996EB2">
        <w:rPr>
          <w:b/>
        </w:rPr>
        <w:t>Valuation Function Definition</w:t>
      </w:r>
      <w:r w:rsidRPr="00996EB2">
        <w:t xml:space="preserve"> window</w:t>
      </w:r>
      <w:r>
        <w:t xml:space="preserve"> (above</w:t>
      </w:r>
      <w:r w:rsidR="006061AE">
        <w:t>). Note that the fields in the window (e.g., A, B, C, D) allow you to define your own variables such as starting values (e.g., US VSL),</w:t>
      </w:r>
      <w:r w:rsidR="00121925">
        <w:t xml:space="preserve"> </w:t>
      </w:r>
      <w:r w:rsidR="006061AE">
        <w:t>adjustment factors (e.g., inflation), or</w:t>
      </w:r>
      <w:r w:rsidR="00121925">
        <w:t xml:space="preserve"> </w:t>
      </w:r>
      <w:r w:rsidR="006061AE">
        <w:t>other function parameters. For an array of valuation function examples, refer to the EPA Standard Valuation Functions in the US setup.</w:t>
      </w:r>
    </w:p>
    <w:p w14:paraId="4C2429C6" w14:textId="77777777" w:rsidR="00AF7228" w:rsidRDefault="00AF7228">
      <w:pPr>
        <w:rPr>
          <w:rFonts w:asciiTheme="majorHAnsi" w:hAnsiTheme="majorHAnsi" w:cs="Cambria"/>
          <w:b/>
          <w:color w:val="000000"/>
        </w:rPr>
      </w:pPr>
      <w:r>
        <w:rPr>
          <w:rFonts w:asciiTheme="majorHAnsi" w:hAnsiTheme="majorHAnsi"/>
          <w:b/>
        </w:rPr>
        <w:br w:type="page"/>
      </w:r>
    </w:p>
    <w:p w14:paraId="183A152C" w14:textId="57BEC1F8" w:rsidR="00446533" w:rsidRPr="00996EB2" w:rsidRDefault="00446533" w:rsidP="00533E4B">
      <w:pPr>
        <w:pStyle w:val="Default"/>
        <w:spacing w:before="200" w:after="200" w:line="276" w:lineRule="auto"/>
        <w:rPr>
          <w:rFonts w:asciiTheme="majorHAnsi" w:hAnsiTheme="majorHAnsi"/>
          <w:b/>
          <w:sz w:val="22"/>
          <w:szCs w:val="22"/>
        </w:rPr>
      </w:pPr>
      <w:r w:rsidRPr="00996EB2">
        <w:rPr>
          <w:rFonts w:asciiTheme="majorHAnsi" w:hAnsiTheme="majorHAnsi"/>
          <w:b/>
          <w:sz w:val="22"/>
          <w:szCs w:val="22"/>
        </w:rPr>
        <w:lastRenderedPageBreak/>
        <w:t>Table 5.  Details to Enter the Valuation Function Manually</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3140"/>
        <w:gridCol w:w="6328"/>
      </w:tblGrid>
      <w:tr w:rsidR="00AF7228" w:rsidRPr="00AF7228" w14:paraId="183A152F" w14:textId="77777777" w:rsidTr="00AF7228">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183A152D" w14:textId="28645C40" w:rsidR="006061AE" w:rsidRPr="00AF7228" w:rsidRDefault="00533E4B" w:rsidP="00AF7228">
            <w:pPr>
              <w:jc w:val="center"/>
              <w:rPr>
                <w:noProof/>
                <w:color w:val="auto"/>
              </w:rPr>
            </w:pPr>
            <w:r w:rsidRPr="00AF7228">
              <w:rPr>
                <w:noProof/>
                <w:color w:val="auto"/>
              </w:rPr>
              <w:t>FIELD NAME</w:t>
            </w:r>
          </w:p>
        </w:tc>
        <w:tc>
          <w:tcPr>
            <w:tcW w:w="6328" w:type="dxa"/>
            <w:shd w:val="clear" w:color="auto" w:fill="95B3D7" w:themeFill="accent1" w:themeFillTint="99"/>
            <w:vAlign w:val="bottom"/>
          </w:tcPr>
          <w:p w14:paraId="183A152E" w14:textId="36B60F8F" w:rsidR="006061AE" w:rsidRPr="00AF7228" w:rsidRDefault="00533E4B" w:rsidP="00AF7228">
            <w:pPr>
              <w:jc w:val="center"/>
              <w:cnfStyle w:val="100000000000" w:firstRow="1" w:lastRow="0" w:firstColumn="0" w:lastColumn="0" w:oddVBand="0" w:evenVBand="0" w:oddHBand="0" w:evenHBand="0" w:firstRowFirstColumn="0" w:firstRowLastColumn="0" w:lastRowFirstColumn="0" w:lastRowLastColumn="0"/>
              <w:rPr>
                <w:noProof/>
                <w:color w:val="auto"/>
              </w:rPr>
            </w:pPr>
            <w:r w:rsidRPr="00AF7228">
              <w:rPr>
                <w:noProof/>
                <w:color w:val="auto"/>
              </w:rPr>
              <w:t>TEXT/VALUE</w:t>
            </w:r>
          </w:p>
        </w:tc>
      </w:tr>
      <w:tr w:rsidR="00AF7228" w:rsidRPr="00AF7228" w14:paraId="183A1532"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0" w14:textId="43FBDAB6" w:rsidR="006061AE" w:rsidRPr="00AF7228" w:rsidRDefault="001C12B7" w:rsidP="00AF7228">
            <w:pPr>
              <w:rPr>
                <w:b w:val="0"/>
                <w:noProof/>
                <w:sz w:val="20"/>
                <w:szCs w:val="20"/>
              </w:rPr>
            </w:pPr>
            <w:r>
              <w:rPr>
                <w:b w:val="0"/>
                <w:noProof/>
                <w:sz w:val="20"/>
                <w:szCs w:val="20"/>
              </w:rPr>
              <w:t>Endpoint</w:t>
            </w:r>
            <w:r w:rsidR="006061AE" w:rsidRPr="00AF7228">
              <w:rPr>
                <w:b w:val="0"/>
                <w:noProof/>
                <w:sz w:val="20"/>
                <w:szCs w:val="20"/>
              </w:rPr>
              <w:t xml:space="preserve"> Group</w:t>
            </w:r>
          </w:p>
        </w:tc>
        <w:tc>
          <w:tcPr>
            <w:tcW w:w="6328" w:type="dxa"/>
            <w:tcBorders>
              <w:top w:val="none" w:sz="0" w:space="0" w:color="auto"/>
              <w:bottom w:val="none" w:sz="0" w:space="0" w:color="auto"/>
              <w:right w:val="none" w:sz="0" w:space="0" w:color="auto"/>
            </w:tcBorders>
            <w:vAlign w:val="center"/>
          </w:tcPr>
          <w:p w14:paraId="183A1531" w14:textId="77777777" w:rsidR="006061AE" w:rsidRPr="00AF7228" w:rsidRDefault="006061A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Mortality</w:t>
            </w:r>
          </w:p>
        </w:tc>
      </w:tr>
      <w:tr w:rsidR="00AF7228" w:rsidRPr="00AF7228" w14:paraId="183A1535"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3" w14:textId="77777777" w:rsidR="006061AE" w:rsidRPr="00AF7228" w:rsidRDefault="006061AE" w:rsidP="00AF7228">
            <w:pPr>
              <w:rPr>
                <w:b w:val="0"/>
                <w:noProof/>
                <w:sz w:val="20"/>
                <w:szCs w:val="20"/>
              </w:rPr>
            </w:pPr>
            <w:r w:rsidRPr="00AF7228">
              <w:rPr>
                <w:b w:val="0"/>
                <w:noProof/>
                <w:sz w:val="20"/>
                <w:szCs w:val="20"/>
              </w:rPr>
              <w:t>Endpoint</w:t>
            </w:r>
          </w:p>
        </w:tc>
        <w:tc>
          <w:tcPr>
            <w:tcW w:w="6328" w:type="dxa"/>
            <w:vAlign w:val="center"/>
          </w:tcPr>
          <w:p w14:paraId="183A1534"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Mortality</w:t>
            </w:r>
          </w:p>
        </w:tc>
      </w:tr>
      <w:tr w:rsidR="00AF7228" w:rsidRPr="00AF7228" w14:paraId="183A1538"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6" w14:textId="77777777" w:rsidR="006061AE" w:rsidRPr="00AF7228" w:rsidRDefault="006061AE" w:rsidP="00AF7228">
            <w:pPr>
              <w:rPr>
                <w:b w:val="0"/>
                <w:noProof/>
                <w:sz w:val="20"/>
                <w:szCs w:val="20"/>
              </w:rPr>
            </w:pPr>
            <w:r w:rsidRPr="00AF7228">
              <w:rPr>
                <w:b w:val="0"/>
                <w:noProof/>
                <w:sz w:val="20"/>
                <w:szCs w:val="20"/>
              </w:rPr>
              <w:t xml:space="preserve">A </w:t>
            </w:r>
          </w:p>
        </w:tc>
        <w:tc>
          <w:tcPr>
            <w:tcW w:w="6328" w:type="dxa"/>
            <w:tcBorders>
              <w:top w:val="none" w:sz="0" w:space="0" w:color="auto"/>
              <w:bottom w:val="none" w:sz="0" w:space="0" w:color="auto"/>
              <w:right w:val="none" w:sz="0" w:space="0" w:color="auto"/>
            </w:tcBorders>
            <w:vAlign w:val="center"/>
          </w:tcPr>
          <w:p w14:paraId="183A1537" w14:textId="77777777" w:rsidR="006061AE" w:rsidRPr="00AF7228" w:rsidRDefault="006061A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VSL in 1990; In Table 2 above 4800000</w:t>
            </w:r>
          </w:p>
        </w:tc>
      </w:tr>
      <w:tr w:rsidR="00AF7228" w:rsidRPr="00AF7228" w14:paraId="183A153B"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9" w14:textId="77777777" w:rsidR="006061AE" w:rsidRPr="00AF7228" w:rsidRDefault="006061AE" w:rsidP="00AF7228">
            <w:pPr>
              <w:rPr>
                <w:b w:val="0"/>
                <w:noProof/>
                <w:sz w:val="20"/>
                <w:szCs w:val="20"/>
              </w:rPr>
            </w:pPr>
            <w:r w:rsidRPr="00AF7228">
              <w:rPr>
                <w:b w:val="0"/>
                <w:noProof/>
                <w:sz w:val="20"/>
                <w:szCs w:val="20"/>
              </w:rPr>
              <w:t>A Description</w:t>
            </w:r>
          </w:p>
        </w:tc>
        <w:tc>
          <w:tcPr>
            <w:tcW w:w="6328" w:type="dxa"/>
            <w:vAlign w:val="center"/>
          </w:tcPr>
          <w:p w14:paraId="183A153A" w14:textId="77777777" w:rsidR="006061AE" w:rsidRPr="00AF7228" w:rsidRDefault="006061AE"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US mean VSL in 1990$</w:t>
            </w:r>
          </w:p>
        </w:tc>
      </w:tr>
      <w:tr w:rsidR="00AF7228" w:rsidRPr="00AF7228" w14:paraId="183A153E"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C" w14:textId="77777777" w:rsidR="006061AE" w:rsidRPr="00AF7228" w:rsidRDefault="006061AE" w:rsidP="00AF7228">
            <w:pPr>
              <w:rPr>
                <w:b w:val="0"/>
                <w:noProof/>
                <w:sz w:val="20"/>
                <w:szCs w:val="20"/>
              </w:rPr>
            </w:pPr>
            <w:r w:rsidRPr="00AF7228">
              <w:rPr>
                <w:b w:val="0"/>
                <w:noProof/>
                <w:sz w:val="20"/>
                <w:szCs w:val="20"/>
              </w:rPr>
              <w:t>B Constant Description</w:t>
            </w:r>
          </w:p>
        </w:tc>
        <w:tc>
          <w:tcPr>
            <w:tcW w:w="6328" w:type="dxa"/>
            <w:tcBorders>
              <w:top w:val="none" w:sz="0" w:space="0" w:color="auto"/>
              <w:bottom w:val="none" w:sz="0" w:space="0" w:color="auto"/>
              <w:right w:val="none" w:sz="0" w:space="0" w:color="auto"/>
            </w:tcBorders>
            <w:vAlign w:val="center"/>
          </w:tcPr>
          <w:p w14:paraId="183A153D" w14:textId="153F4479" w:rsidR="006061AE" w:rsidRPr="00AF7228" w:rsidRDefault="006061AE" w:rsidP="0077486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US to </w:t>
            </w:r>
            <w:r w:rsidR="00774860">
              <w:rPr>
                <w:rFonts w:asciiTheme="minorHAnsi" w:hAnsiTheme="minorHAnsi" w:cstheme="minorBidi"/>
                <w:noProof/>
                <w:color w:val="auto"/>
                <w:sz w:val="20"/>
                <w:szCs w:val="20"/>
              </w:rPr>
              <w:t>India</w:t>
            </w:r>
            <w:r w:rsidRPr="00AF7228">
              <w:rPr>
                <w:rFonts w:asciiTheme="minorHAnsi" w:hAnsiTheme="minorHAnsi" w:cstheme="minorBidi"/>
                <w:noProof/>
                <w:color w:val="auto"/>
                <w:sz w:val="20"/>
                <w:szCs w:val="20"/>
              </w:rPr>
              <w:t xml:space="preserve"> income adjustment</w:t>
            </w:r>
          </w:p>
        </w:tc>
      </w:tr>
      <w:tr w:rsidR="00AF7228" w:rsidRPr="00AF7228" w14:paraId="183A1541"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F" w14:textId="77777777" w:rsidR="006061AE" w:rsidRPr="00AF7228" w:rsidRDefault="006061AE" w:rsidP="00AF7228">
            <w:pPr>
              <w:rPr>
                <w:b w:val="0"/>
                <w:noProof/>
                <w:sz w:val="20"/>
                <w:szCs w:val="20"/>
              </w:rPr>
            </w:pPr>
            <w:r w:rsidRPr="00AF7228">
              <w:rPr>
                <w:b w:val="0"/>
                <w:noProof/>
                <w:sz w:val="20"/>
                <w:szCs w:val="20"/>
              </w:rPr>
              <w:t>B Constant Value</w:t>
            </w:r>
          </w:p>
        </w:tc>
        <w:tc>
          <w:tcPr>
            <w:tcW w:w="6328" w:type="dxa"/>
            <w:vAlign w:val="center"/>
          </w:tcPr>
          <w:p w14:paraId="183A1540"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“B” from Excel spreadsheet; in Table 3 above</w:t>
            </w:r>
          </w:p>
        </w:tc>
      </w:tr>
      <w:tr w:rsidR="00AF7228" w:rsidRPr="00AF7228" w14:paraId="183A1544"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2" w14:textId="77777777" w:rsidR="006061AE" w:rsidRPr="00AF7228" w:rsidRDefault="006061AE" w:rsidP="00AF7228">
            <w:pPr>
              <w:rPr>
                <w:b w:val="0"/>
                <w:noProof/>
                <w:sz w:val="20"/>
                <w:szCs w:val="20"/>
              </w:rPr>
            </w:pPr>
            <w:r w:rsidRPr="00AF7228">
              <w:rPr>
                <w:b w:val="0"/>
                <w:noProof/>
                <w:sz w:val="20"/>
                <w:szCs w:val="20"/>
              </w:rPr>
              <w:t>C Constant Description</w:t>
            </w:r>
          </w:p>
        </w:tc>
        <w:tc>
          <w:tcPr>
            <w:tcW w:w="6328" w:type="dxa"/>
            <w:tcBorders>
              <w:top w:val="none" w:sz="0" w:space="0" w:color="auto"/>
              <w:bottom w:val="none" w:sz="0" w:space="0" w:color="auto"/>
              <w:right w:val="none" w:sz="0" w:space="0" w:color="auto"/>
            </w:tcBorders>
            <w:vAlign w:val="center"/>
          </w:tcPr>
          <w:p w14:paraId="183A1543" w14:textId="1E4B0FF5" w:rsidR="006061AE" w:rsidRPr="00AF7228" w:rsidRDefault="006061AE" w:rsidP="0077486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Conversion factor for PPP USD to </w:t>
            </w:r>
            <w:r w:rsidR="00774860">
              <w:rPr>
                <w:rFonts w:asciiTheme="minorHAnsi" w:hAnsiTheme="minorHAnsi" w:cstheme="minorBidi"/>
                <w:noProof/>
                <w:color w:val="auto"/>
                <w:sz w:val="20"/>
                <w:szCs w:val="20"/>
              </w:rPr>
              <w:t>Indian Rupee</w:t>
            </w:r>
          </w:p>
        </w:tc>
      </w:tr>
      <w:tr w:rsidR="00AF7228" w:rsidRPr="00AF7228" w14:paraId="183A1547"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5" w14:textId="77777777" w:rsidR="006061AE" w:rsidRPr="00AF7228" w:rsidRDefault="006061AE" w:rsidP="00AF7228">
            <w:pPr>
              <w:rPr>
                <w:b w:val="0"/>
                <w:noProof/>
                <w:sz w:val="20"/>
                <w:szCs w:val="20"/>
              </w:rPr>
            </w:pPr>
            <w:r w:rsidRPr="00AF7228">
              <w:rPr>
                <w:b w:val="0"/>
                <w:noProof/>
                <w:sz w:val="20"/>
                <w:szCs w:val="20"/>
              </w:rPr>
              <w:t>C Constant Value</w:t>
            </w:r>
          </w:p>
        </w:tc>
        <w:tc>
          <w:tcPr>
            <w:tcW w:w="6328" w:type="dxa"/>
            <w:vAlign w:val="center"/>
          </w:tcPr>
          <w:p w14:paraId="183A1546"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“C” from Excel spreadsheet; in Table 3 above</w:t>
            </w:r>
          </w:p>
        </w:tc>
      </w:tr>
      <w:tr w:rsidR="00AF7228" w:rsidRPr="00AF7228" w14:paraId="183A154A" w14:textId="77777777" w:rsidTr="00103F3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single" w:sz="6" w:space="0" w:color="95B3D7" w:themeColor="accent1" w:themeTint="99"/>
            </w:tcBorders>
            <w:vAlign w:val="center"/>
          </w:tcPr>
          <w:p w14:paraId="183A1548" w14:textId="77777777" w:rsidR="006061AE" w:rsidRPr="00AF7228" w:rsidRDefault="006061AE" w:rsidP="00AF7228">
            <w:pPr>
              <w:rPr>
                <w:b w:val="0"/>
                <w:noProof/>
                <w:sz w:val="20"/>
                <w:szCs w:val="20"/>
              </w:rPr>
            </w:pPr>
            <w:r w:rsidRPr="00AF7228">
              <w:rPr>
                <w:b w:val="0"/>
                <w:noProof/>
                <w:sz w:val="20"/>
                <w:szCs w:val="20"/>
              </w:rPr>
              <w:t>D Constant Description</w:t>
            </w:r>
          </w:p>
        </w:tc>
        <w:tc>
          <w:tcPr>
            <w:tcW w:w="6328" w:type="dxa"/>
            <w:tcBorders>
              <w:top w:val="none" w:sz="0" w:space="0" w:color="auto"/>
              <w:bottom w:val="single" w:sz="6" w:space="0" w:color="95B3D7" w:themeColor="accent1" w:themeTint="99"/>
              <w:right w:val="none" w:sz="0" w:space="0" w:color="auto"/>
            </w:tcBorders>
            <w:vAlign w:val="center"/>
          </w:tcPr>
          <w:p w14:paraId="183A1549" w14:textId="70944345" w:rsidR="006061AE" w:rsidRPr="00AF7228" w:rsidRDefault="00666E81" w:rsidP="00774860">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Conversion f</w:t>
            </w:r>
            <w:r w:rsidR="006061AE" w:rsidRPr="00AF7228">
              <w:rPr>
                <w:noProof/>
                <w:sz w:val="20"/>
                <w:szCs w:val="20"/>
              </w:rPr>
              <w:t xml:space="preserve">actor – </w:t>
            </w:r>
            <w:r w:rsidR="00774860">
              <w:rPr>
                <w:noProof/>
                <w:sz w:val="20"/>
                <w:szCs w:val="20"/>
              </w:rPr>
              <w:t xml:space="preserve">Indian </w:t>
            </w:r>
            <w:r w:rsidR="00A5742C">
              <w:rPr>
                <w:noProof/>
                <w:sz w:val="20"/>
                <w:szCs w:val="20"/>
              </w:rPr>
              <w:t>i</w:t>
            </w:r>
            <w:r w:rsidR="006061AE" w:rsidRPr="00AF7228">
              <w:rPr>
                <w:noProof/>
                <w:sz w:val="20"/>
                <w:szCs w:val="20"/>
              </w:rPr>
              <w:t>nflation</w:t>
            </w:r>
          </w:p>
        </w:tc>
      </w:tr>
      <w:tr w:rsidR="00AF7228" w:rsidRPr="00AF7228" w14:paraId="183A154D"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B" w14:textId="77777777" w:rsidR="006061AE" w:rsidRPr="00AF7228" w:rsidRDefault="006061AE" w:rsidP="00AF7228">
            <w:pPr>
              <w:rPr>
                <w:b w:val="0"/>
                <w:noProof/>
                <w:sz w:val="20"/>
                <w:szCs w:val="20"/>
              </w:rPr>
            </w:pPr>
            <w:r w:rsidRPr="00AF7228">
              <w:rPr>
                <w:b w:val="0"/>
                <w:noProof/>
                <w:sz w:val="20"/>
                <w:szCs w:val="20"/>
              </w:rPr>
              <w:t>D Constant Value</w:t>
            </w:r>
          </w:p>
        </w:tc>
        <w:tc>
          <w:tcPr>
            <w:tcW w:w="6328" w:type="dxa"/>
            <w:vAlign w:val="center"/>
          </w:tcPr>
          <w:p w14:paraId="183A154C"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from Excel spreadsheet; in Table 3 above</w:t>
            </w:r>
          </w:p>
        </w:tc>
      </w:tr>
      <w:tr w:rsidR="00AF7228" w:rsidRPr="00AF7228" w14:paraId="183A1550"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E" w14:textId="77777777" w:rsidR="006061AE" w:rsidRPr="00AF7228" w:rsidRDefault="006061AE" w:rsidP="00AF7228">
            <w:pPr>
              <w:rPr>
                <w:b w:val="0"/>
                <w:noProof/>
                <w:sz w:val="20"/>
                <w:szCs w:val="20"/>
              </w:rPr>
            </w:pPr>
            <w:r w:rsidRPr="00AF7228">
              <w:rPr>
                <w:b w:val="0"/>
                <w:noProof/>
                <w:sz w:val="20"/>
                <w:szCs w:val="20"/>
              </w:rPr>
              <w:t>A Distribution</w:t>
            </w:r>
          </w:p>
        </w:tc>
        <w:tc>
          <w:tcPr>
            <w:tcW w:w="6328" w:type="dxa"/>
            <w:tcBorders>
              <w:top w:val="none" w:sz="0" w:space="0" w:color="auto"/>
              <w:bottom w:val="none" w:sz="0" w:space="0" w:color="auto"/>
              <w:right w:val="none" w:sz="0" w:space="0" w:color="auto"/>
            </w:tcBorders>
            <w:vAlign w:val="center"/>
          </w:tcPr>
          <w:p w14:paraId="183A154F" w14:textId="77777777" w:rsidR="006061AE" w:rsidRPr="00AF7228" w:rsidRDefault="006061A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None</w:t>
            </w:r>
          </w:p>
        </w:tc>
      </w:tr>
      <w:tr w:rsidR="00AF7228" w:rsidRPr="00AF7228" w14:paraId="183A1553"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1" w14:textId="77777777" w:rsidR="006061AE" w:rsidRPr="00AF7228" w:rsidRDefault="006061AE" w:rsidP="00AF7228">
            <w:pPr>
              <w:rPr>
                <w:b w:val="0"/>
                <w:noProof/>
                <w:sz w:val="20"/>
                <w:szCs w:val="20"/>
              </w:rPr>
            </w:pPr>
            <w:r w:rsidRPr="00AF7228">
              <w:rPr>
                <w:b w:val="0"/>
                <w:noProof/>
                <w:sz w:val="20"/>
                <w:szCs w:val="20"/>
              </w:rPr>
              <w:t>A Parameter 1</w:t>
            </w:r>
          </w:p>
        </w:tc>
        <w:tc>
          <w:tcPr>
            <w:tcW w:w="6328" w:type="dxa"/>
            <w:vAlign w:val="center"/>
          </w:tcPr>
          <w:p w14:paraId="183A1552"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0</w:t>
            </w:r>
          </w:p>
        </w:tc>
      </w:tr>
      <w:tr w:rsidR="00AF7228" w:rsidRPr="00AF7228" w14:paraId="183A1556" w14:textId="77777777" w:rsidTr="00103F3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single" w:sz="4" w:space="0" w:color="95B3D7" w:themeColor="accent1" w:themeTint="99"/>
            </w:tcBorders>
            <w:vAlign w:val="center"/>
          </w:tcPr>
          <w:p w14:paraId="183A1554" w14:textId="77777777" w:rsidR="006061AE" w:rsidRPr="00AF7228" w:rsidRDefault="006061AE" w:rsidP="00AF7228">
            <w:pPr>
              <w:rPr>
                <w:b w:val="0"/>
                <w:noProof/>
                <w:sz w:val="20"/>
                <w:szCs w:val="20"/>
              </w:rPr>
            </w:pPr>
            <w:r w:rsidRPr="00AF7228">
              <w:rPr>
                <w:b w:val="0"/>
                <w:noProof/>
                <w:sz w:val="20"/>
                <w:szCs w:val="20"/>
              </w:rPr>
              <w:t>A Parameter 2</w:t>
            </w:r>
          </w:p>
        </w:tc>
        <w:tc>
          <w:tcPr>
            <w:tcW w:w="6328" w:type="dxa"/>
            <w:tcBorders>
              <w:top w:val="none" w:sz="0" w:space="0" w:color="auto"/>
              <w:bottom w:val="single" w:sz="4" w:space="0" w:color="95B3D7" w:themeColor="accent1" w:themeTint="99"/>
              <w:right w:val="none" w:sz="0" w:space="0" w:color="auto"/>
            </w:tcBorders>
            <w:vAlign w:val="center"/>
          </w:tcPr>
          <w:p w14:paraId="183A1555" w14:textId="77777777" w:rsidR="006061AE" w:rsidRPr="00AF7228" w:rsidRDefault="006061A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0</w:t>
            </w:r>
          </w:p>
        </w:tc>
      </w:tr>
      <w:tr w:rsidR="00103F3C" w:rsidRPr="00AF7228" w14:paraId="3C6BDE2E" w14:textId="77777777" w:rsidTr="00103F3C">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482C631A" w14:textId="31C90EFB" w:rsidR="00103F3C" w:rsidRPr="00AF7228" w:rsidRDefault="00103F3C" w:rsidP="00AF7228">
            <w:pPr>
              <w:rPr>
                <w:b w:val="0"/>
                <w:noProof/>
                <w:sz w:val="20"/>
                <w:szCs w:val="20"/>
              </w:rPr>
            </w:pPr>
            <w:r>
              <w:rPr>
                <w:b w:val="0"/>
                <w:noProof/>
                <w:sz w:val="20"/>
                <w:szCs w:val="20"/>
              </w:rPr>
              <w:t>Start Age</w:t>
            </w:r>
          </w:p>
        </w:tc>
        <w:tc>
          <w:tcPr>
            <w:tcW w:w="632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69E2C9FD" w14:textId="09508E00" w:rsidR="00103F3C" w:rsidRPr="00AF7228" w:rsidRDefault="00103F3C" w:rsidP="00AF7228">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0</w:t>
            </w:r>
          </w:p>
        </w:tc>
      </w:tr>
      <w:tr w:rsidR="00103F3C" w:rsidRPr="00AF7228" w14:paraId="5E9FC157" w14:textId="77777777" w:rsidTr="00103F3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11375A70" w14:textId="72644F2B" w:rsidR="00103F3C" w:rsidRPr="00AF7228" w:rsidRDefault="00103F3C" w:rsidP="00AF7228">
            <w:pPr>
              <w:rPr>
                <w:b w:val="0"/>
                <w:noProof/>
                <w:sz w:val="20"/>
                <w:szCs w:val="20"/>
              </w:rPr>
            </w:pPr>
            <w:r>
              <w:rPr>
                <w:b w:val="0"/>
                <w:noProof/>
                <w:sz w:val="20"/>
                <w:szCs w:val="20"/>
              </w:rPr>
              <w:t>End Age</w:t>
            </w:r>
          </w:p>
        </w:tc>
        <w:tc>
          <w:tcPr>
            <w:tcW w:w="632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1395385B" w14:textId="0D3E152B" w:rsidR="00103F3C" w:rsidRPr="00AF7228" w:rsidRDefault="00103F3C" w:rsidP="00AF7228">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AF7228" w:rsidRPr="00AF7228" w14:paraId="183A1559" w14:textId="77777777" w:rsidTr="00103F3C">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183A1557" w14:textId="77777777" w:rsidR="006061AE" w:rsidRPr="00AF7228" w:rsidRDefault="006061AE" w:rsidP="00AF7228">
            <w:pPr>
              <w:rPr>
                <w:b w:val="0"/>
                <w:noProof/>
                <w:sz w:val="20"/>
                <w:szCs w:val="20"/>
              </w:rPr>
            </w:pPr>
            <w:r w:rsidRPr="00AF7228">
              <w:rPr>
                <w:b w:val="0"/>
                <w:noProof/>
                <w:sz w:val="20"/>
                <w:szCs w:val="20"/>
              </w:rPr>
              <w:t>Qualifier</w:t>
            </w:r>
          </w:p>
        </w:tc>
        <w:tc>
          <w:tcPr>
            <w:tcW w:w="632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vAlign w:val="center"/>
          </w:tcPr>
          <w:p w14:paraId="183A1558"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Converted from U.S. EPA default mean VSL</w:t>
            </w:r>
          </w:p>
        </w:tc>
      </w:tr>
      <w:tr w:rsidR="00AF7228" w:rsidRPr="00AF7228" w14:paraId="183A155C" w14:textId="77777777" w:rsidTr="00103F3C">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single" w:sz="4" w:space="0" w:color="95B3D7" w:themeColor="accent1" w:themeTint="99"/>
              <w:left w:val="none" w:sz="0" w:space="0" w:color="auto"/>
              <w:bottom w:val="none" w:sz="0" w:space="0" w:color="auto"/>
            </w:tcBorders>
            <w:vAlign w:val="center"/>
          </w:tcPr>
          <w:p w14:paraId="183A155A" w14:textId="77777777" w:rsidR="006061AE" w:rsidRPr="00AF7228" w:rsidRDefault="006061AE" w:rsidP="00AF7228">
            <w:pPr>
              <w:rPr>
                <w:b w:val="0"/>
                <w:noProof/>
                <w:sz w:val="20"/>
                <w:szCs w:val="20"/>
              </w:rPr>
            </w:pPr>
            <w:r w:rsidRPr="00AF7228">
              <w:rPr>
                <w:b w:val="0"/>
                <w:noProof/>
                <w:sz w:val="20"/>
                <w:szCs w:val="20"/>
              </w:rPr>
              <w:t>Reference</w:t>
            </w:r>
          </w:p>
        </w:tc>
        <w:tc>
          <w:tcPr>
            <w:tcW w:w="6328" w:type="dxa"/>
            <w:tcBorders>
              <w:top w:val="single" w:sz="4" w:space="0" w:color="95B3D7" w:themeColor="accent1" w:themeTint="99"/>
              <w:bottom w:val="none" w:sz="0" w:space="0" w:color="auto"/>
              <w:right w:val="none" w:sz="0" w:space="0" w:color="auto"/>
            </w:tcBorders>
            <w:vAlign w:val="center"/>
          </w:tcPr>
          <w:p w14:paraId="183A155B" w14:textId="77777777" w:rsidR="006061AE" w:rsidRPr="00AF7228" w:rsidRDefault="006061A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EPA analysis of 26 value-of-life studies</w:t>
            </w:r>
          </w:p>
        </w:tc>
      </w:tr>
      <w:tr w:rsidR="00AF7228" w:rsidRPr="00AF7228" w14:paraId="183A155F"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D" w14:textId="77777777" w:rsidR="006061AE" w:rsidRPr="00AF7228" w:rsidRDefault="006061AE" w:rsidP="00AF7228">
            <w:pPr>
              <w:rPr>
                <w:b w:val="0"/>
                <w:noProof/>
                <w:sz w:val="20"/>
                <w:szCs w:val="20"/>
              </w:rPr>
            </w:pPr>
            <w:r w:rsidRPr="00AF7228">
              <w:rPr>
                <w:b w:val="0"/>
                <w:noProof/>
                <w:sz w:val="20"/>
                <w:szCs w:val="20"/>
              </w:rPr>
              <w:t>Function</w:t>
            </w:r>
          </w:p>
        </w:tc>
        <w:tc>
          <w:tcPr>
            <w:tcW w:w="6328" w:type="dxa"/>
            <w:vAlign w:val="center"/>
          </w:tcPr>
          <w:p w14:paraId="183A155E" w14:textId="77777777" w:rsidR="006061AE" w:rsidRPr="00AF7228" w:rsidRDefault="006061A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A*B*C*D</w:t>
            </w:r>
          </w:p>
        </w:tc>
      </w:tr>
    </w:tbl>
    <w:p w14:paraId="183A1560" w14:textId="77777777" w:rsidR="00446533" w:rsidRPr="00996EB2" w:rsidRDefault="00446533" w:rsidP="00533E4B">
      <w:pPr>
        <w:pStyle w:val="Body"/>
      </w:pPr>
    </w:p>
    <w:p w14:paraId="183A1561" w14:textId="6AC69031" w:rsidR="00446533" w:rsidRPr="00996EB2" w:rsidRDefault="00446533" w:rsidP="00FC6E51">
      <w:pPr>
        <w:pStyle w:val="bullet"/>
        <w:ind w:left="720"/>
      </w:pPr>
      <w:r w:rsidRPr="00996EB2">
        <w:t xml:space="preserve"> After all the information has been entered, verify that the </w:t>
      </w:r>
      <w:r w:rsidRPr="00996EB2">
        <w:rPr>
          <w:b/>
        </w:rPr>
        <w:t>Valuation Function Definition</w:t>
      </w:r>
      <w:r w:rsidRPr="00996EB2">
        <w:t xml:space="preserve"> window looks like the completed one below:</w:t>
      </w:r>
    </w:p>
    <w:p w14:paraId="183A1562" w14:textId="5E96A05C" w:rsidR="00234716" w:rsidRDefault="00AF7228" w:rsidP="00DD5844">
      <w:pPr>
        <w:pStyle w:val="Body"/>
        <w:jc w:val="center"/>
      </w:pPr>
      <w:r w:rsidRPr="00996EB2">
        <w:rPr>
          <w:noProof/>
        </w:rPr>
        <w:drawing>
          <wp:inline distT="0" distB="0" distL="0" distR="0" wp14:anchorId="14043633" wp14:editId="7C748221">
            <wp:extent cx="4250821" cy="3238025"/>
            <wp:effectExtent l="0" t="0" r="0" b="63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250821" cy="3238025"/>
                    </a:xfrm>
                    <a:prstGeom prst="rect">
                      <a:avLst/>
                    </a:prstGeom>
                  </pic:spPr>
                </pic:pic>
              </a:graphicData>
            </a:graphic>
          </wp:inline>
        </w:drawing>
      </w:r>
    </w:p>
    <w:p w14:paraId="0510C0D5" w14:textId="77777777" w:rsidR="00AF7228" w:rsidRDefault="00AF7228">
      <w:pPr>
        <w:rPr>
          <w:rFonts w:asciiTheme="majorHAnsi" w:hAnsiTheme="majorHAnsi"/>
          <w:noProof/>
          <w:szCs w:val="28"/>
        </w:rPr>
      </w:pPr>
      <w:r>
        <w:br w:type="page"/>
      </w:r>
    </w:p>
    <w:p w14:paraId="183A1563" w14:textId="09E17A58" w:rsidR="0009783C" w:rsidRPr="00996EB2" w:rsidRDefault="007641B1" w:rsidP="00FC6E51">
      <w:pPr>
        <w:pStyle w:val="bullet"/>
        <w:ind w:left="720"/>
        <w:rPr>
          <w:sz w:val="28"/>
        </w:rPr>
      </w:pPr>
      <w:r w:rsidRPr="00996EB2">
        <w:lastRenderedPageBreak/>
        <w:t xml:space="preserve">Click </w:t>
      </w:r>
      <w:r w:rsidRPr="00996EB2">
        <w:rPr>
          <w:i/>
        </w:rPr>
        <w:t>OK</w:t>
      </w:r>
      <w:r w:rsidRPr="00996EB2">
        <w:t xml:space="preserve">. At this point, the </w:t>
      </w:r>
      <w:r w:rsidRPr="00996EB2">
        <w:rPr>
          <w:i/>
        </w:rPr>
        <w:t>Valuation Function Dataset</w:t>
      </w:r>
      <w:r w:rsidR="00BB070B">
        <w:rPr>
          <w:i/>
        </w:rPr>
        <w:t xml:space="preserve"> Definition</w:t>
      </w:r>
      <w:r w:rsidRPr="00996EB2">
        <w:t xml:space="preserve"> box should look like this:</w:t>
      </w:r>
    </w:p>
    <w:p w14:paraId="183A1564" w14:textId="2A1F2B2E" w:rsidR="007A3468" w:rsidRDefault="00ED6B16" w:rsidP="00DD5844">
      <w:pPr>
        <w:pStyle w:val="Body"/>
        <w:jc w:val="center"/>
        <w:rPr>
          <w:noProof/>
        </w:rPr>
      </w:pPr>
      <w:r w:rsidRPr="00996EB2">
        <w:rPr>
          <w:noProof/>
        </w:rPr>
        <w:drawing>
          <wp:inline distT="0" distB="0" distL="0" distR="0" wp14:anchorId="702D8EE2" wp14:editId="1ECF5D14">
            <wp:extent cx="4152900" cy="3318038"/>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4152900" cy="3318038"/>
                    </a:xfrm>
                    <a:prstGeom prst="rect">
                      <a:avLst/>
                    </a:prstGeom>
                  </pic:spPr>
                </pic:pic>
              </a:graphicData>
            </a:graphic>
          </wp:inline>
        </w:drawing>
      </w:r>
    </w:p>
    <w:p w14:paraId="183A1565" w14:textId="042415AF" w:rsidR="00C82F20" w:rsidRPr="00996EB2" w:rsidRDefault="00C82F20" w:rsidP="00533E4B">
      <w:pPr>
        <w:pStyle w:val="Body"/>
        <w:rPr>
          <w:rFonts w:eastAsiaTheme="minorEastAsia"/>
        </w:rPr>
      </w:pPr>
      <w:r w:rsidRPr="00996EB2">
        <w:rPr>
          <w:rFonts w:eastAsiaTheme="minorEastAsia"/>
        </w:rPr>
        <w:t>In some instances, a country-specific VSL estimate may already exist. A local study or government agency may provide such estimates. In these cases, no adjustment is necessary for differences in income levels across countries</w:t>
      </w:r>
      <w:r w:rsidRPr="006A758E">
        <w:rPr>
          <w:rFonts w:eastAsiaTheme="minorEastAsia"/>
        </w:rPr>
        <w:t>. However, it may be necessary to convert to local currency units or adjust for income growth over time</w:t>
      </w:r>
      <w:r w:rsidRPr="00B45378">
        <w:rPr>
          <w:rFonts w:eastAsiaTheme="minorEastAsia"/>
        </w:rPr>
        <w:t xml:space="preserve">. We will use a local VSL estimate from World Bank (2016), a study that transferred an OECD (2012) VSL estimate of </w:t>
      </w:r>
      <w:r w:rsidRPr="00B45378">
        <w:rPr>
          <w:iCs/>
        </w:rPr>
        <w:t>$3,830,000 (2011$) to other countries using an income elasticity of 0.8.</w:t>
      </w:r>
      <w:r w:rsidRPr="006A758E">
        <w:rPr>
          <w:rFonts w:eastAsiaTheme="minorEastAsia"/>
        </w:rPr>
        <w:t xml:space="preserve"> </w:t>
      </w:r>
      <w:r w:rsidR="006061AE" w:rsidRPr="006A758E">
        <w:rPr>
          <w:rFonts w:eastAsiaTheme="minorEastAsia"/>
        </w:rPr>
        <w:t xml:space="preserve">If your VSL </w:t>
      </w:r>
      <w:r w:rsidRPr="006A758E">
        <w:rPr>
          <w:rFonts w:eastAsiaTheme="minorEastAsia"/>
        </w:rPr>
        <w:t>estimate</w:t>
      </w:r>
      <w:r w:rsidR="006061AE" w:rsidRPr="006A758E">
        <w:rPr>
          <w:rFonts w:eastAsiaTheme="minorEastAsia"/>
        </w:rPr>
        <w:t xml:space="preserve"> i</w:t>
      </w:r>
      <w:r w:rsidRPr="006A758E">
        <w:rPr>
          <w:rFonts w:eastAsiaTheme="minorEastAsia"/>
        </w:rPr>
        <w:t>s in International (PPP-adjusted) dollars</w:t>
      </w:r>
      <w:r w:rsidR="006061AE" w:rsidRPr="006A758E">
        <w:rPr>
          <w:rFonts w:eastAsiaTheme="minorEastAsia"/>
        </w:rPr>
        <w:t>, use the step</w:t>
      </w:r>
      <w:r w:rsidR="0071536F" w:rsidRPr="006A758E">
        <w:rPr>
          <w:rFonts w:eastAsiaTheme="minorEastAsia"/>
        </w:rPr>
        <w:t>s below to calculate the VSL in Indian</w:t>
      </w:r>
      <w:r w:rsidR="0071536F">
        <w:rPr>
          <w:rFonts w:eastAsiaTheme="minorEastAsia"/>
        </w:rPr>
        <w:t xml:space="preserve"> Rupees</w:t>
      </w:r>
      <w:r w:rsidRPr="00996EB2">
        <w:rPr>
          <w:rFonts w:eastAsiaTheme="minorEastAsia"/>
        </w:rPr>
        <w:t>:</w:t>
      </w:r>
    </w:p>
    <w:p w14:paraId="183A1566" w14:textId="694A27BA" w:rsidR="00C82F20" w:rsidRPr="00533E4B" w:rsidRDefault="00365267" w:rsidP="00533E4B">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India</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India</m:t>
              </m:r>
              <m:r>
                <m:rPr>
                  <m:sty m:val="p"/>
                </m:rPr>
                <w:rPr>
                  <w:rFonts w:ascii="Cambria Math" w:hAnsi="Cambria Math"/>
                </w:rPr>
                <m:t>,2011</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India</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India</m:t>
                          </m:r>
                          <m:r>
                            <m:rPr>
                              <m:sty m:val="p"/>
                            </m:rPr>
                            <w:rPr>
                              <w:rFonts w:ascii="Cambria Math" w:hAnsi="Cambria Math"/>
                            </w:rPr>
                            <m:t>,2011</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2011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India,</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India,</m:t>
                  </m:r>
                  <m:r>
                    <m:rPr>
                      <m:sty m:val="p"/>
                    </m:rPr>
                    <w:rPr>
                      <w:rFonts w:ascii="Cambria Math" w:hAnsi="Cambria Math"/>
                    </w:rPr>
                    <m:t xml:space="preserve"> 2011</m:t>
                  </m:r>
                </m:sub>
              </m:sSub>
            </m:den>
          </m:f>
        </m:oMath>
      </m:oMathPara>
    </w:p>
    <w:p w14:paraId="183A1567" w14:textId="77777777" w:rsidR="00C82F20" w:rsidRPr="00996EB2" w:rsidRDefault="00C82F20" w:rsidP="00FA23EC">
      <w:pPr>
        <w:autoSpaceDE w:val="0"/>
        <w:autoSpaceDN w:val="0"/>
        <w:adjustRightInd w:val="0"/>
        <w:spacing w:after="0"/>
        <w:ind w:left="1872"/>
        <w:rPr>
          <w:rFonts w:ascii="Cambria" w:eastAsiaTheme="minorEastAsia" w:hAnsi="Cambria" w:cs="Cambria"/>
          <w:b/>
          <w:color w:val="000000"/>
        </w:rPr>
      </w:pPr>
      <w:r w:rsidRPr="00996EB2">
        <w:t xml:space="preserve">           =              </w:t>
      </w:r>
      <w:r w:rsidRPr="00996EB2">
        <w:rPr>
          <w:rFonts w:ascii="Cambria" w:eastAsiaTheme="minorEastAsia" w:hAnsi="Cambria" w:cs="Cambria"/>
          <w:b/>
          <w:color w:val="000000"/>
        </w:rPr>
        <w:t xml:space="preserve">A  </w:t>
      </w:r>
      <w:r w:rsidRPr="00996EB2">
        <w:rPr>
          <w:b/>
        </w:rPr>
        <w:t xml:space="preserve">            *            </w:t>
      </w:r>
      <w:r w:rsidRPr="00996EB2">
        <w:rPr>
          <w:rFonts w:ascii="Cambria" w:eastAsiaTheme="minorEastAsia" w:hAnsi="Cambria" w:cs="Cambria"/>
          <w:b/>
          <w:color w:val="000000"/>
        </w:rPr>
        <w:t xml:space="preserve">B         </w:t>
      </w:r>
      <w:r w:rsidRPr="00996EB2">
        <w:rPr>
          <w:b/>
        </w:rPr>
        <w:t xml:space="preserve">      *      C         *           </w:t>
      </w:r>
      <w:r w:rsidRPr="00996EB2">
        <w:rPr>
          <w:rFonts w:ascii="Cambria" w:eastAsiaTheme="minorEastAsia" w:hAnsi="Cambria" w:cs="Cambria"/>
          <w:b/>
          <w:color w:val="000000"/>
        </w:rPr>
        <w:t>D</w:t>
      </w:r>
    </w:p>
    <w:p w14:paraId="183A1568" w14:textId="77777777" w:rsidR="00C82F20" w:rsidRPr="00996EB2" w:rsidRDefault="00C82F20" w:rsidP="00533E4B">
      <w:pPr>
        <w:pStyle w:val="Body"/>
      </w:pPr>
      <w:r w:rsidRPr="00996EB2">
        <w:t>Where:</w:t>
      </w:r>
    </w:p>
    <w:p w14:paraId="183A1569" w14:textId="6E48F3D1" w:rsidR="00C82F20" w:rsidRPr="00996EB2" w:rsidRDefault="00365267" w:rsidP="00FC6E51">
      <w:pPr>
        <w:pStyle w:val="bullet"/>
        <w:tabs>
          <w:tab w:val="left" w:pos="990"/>
        </w:tabs>
        <w:ind w:left="720"/>
      </w:pPr>
      <m:oMath>
        <m:sSub>
          <m:sSubPr>
            <m:ctrlPr>
              <w:rPr>
                <w:rFonts w:ascii="Cambria Math" w:hAnsi="Cambria Math"/>
                <w:i/>
              </w:rPr>
            </m:ctrlPr>
          </m:sSubPr>
          <m:e>
            <m:r>
              <w:rPr>
                <w:rFonts w:ascii="Cambria Math" w:hAnsi="Cambria Math"/>
              </w:rPr>
              <m:t>VSL</m:t>
            </m:r>
          </m:e>
          <m:sub>
            <m:r>
              <w:rPr>
                <w:rFonts w:ascii="Cambria Math" w:hAnsi="Cambria Math"/>
              </w:rPr>
              <m:t>India,2015</m:t>
            </m:r>
          </m:sub>
        </m:sSub>
      </m:oMath>
      <w:r w:rsidR="00C82F20" w:rsidRPr="00996EB2">
        <w:t xml:space="preserve"> is the VSL value for </w:t>
      </w:r>
      <w:r w:rsidR="00FE0633">
        <w:t>India</w:t>
      </w:r>
      <w:r w:rsidR="00C82F20" w:rsidRPr="00996EB2">
        <w:t xml:space="preserve"> in 2015 </w:t>
      </w:r>
      <w:r w:rsidR="00FE0633">
        <w:t>Indian Rupees</w:t>
      </w:r>
    </w:p>
    <w:p w14:paraId="183A156A" w14:textId="35A59CF2" w:rsidR="00C82F20" w:rsidRPr="00996EB2" w:rsidRDefault="00365267" w:rsidP="00FC6E51">
      <w:pPr>
        <w:pStyle w:val="bullet"/>
        <w:tabs>
          <w:tab w:val="left" w:pos="990"/>
        </w:tabs>
        <w:ind w:left="720"/>
      </w:pPr>
      <m:oMath>
        <m:sSub>
          <m:sSubPr>
            <m:ctrlPr>
              <w:rPr>
                <w:rFonts w:ascii="Cambria Math" w:hAnsi="Cambria Math"/>
                <w:i/>
              </w:rPr>
            </m:ctrlPr>
          </m:sSubPr>
          <m:e>
            <m:r>
              <w:rPr>
                <w:rFonts w:ascii="Cambria Math" w:hAnsi="Cambria Math"/>
              </w:rPr>
              <m:t>VSL</m:t>
            </m:r>
          </m:e>
          <m:sub>
            <m:r>
              <w:rPr>
                <w:rFonts w:ascii="Cambria Math" w:hAnsi="Cambria Math"/>
              </w:rPr>
              <m:t>India,2011</m:t>
            </m:r>
          </m:sub>
        </m:sSub>
      </m:oMath>
      <w:r w:rsidR="00C82F20" w:rsidRPr="00996EB2">
        <w:t xml:space="preserve"> is the VSL value for </w:t>
      </w:r>
      <w:r w:rsidR="00FE0633">
        <w:t>India</w:t>
      </w:r>
      <w:r w:rsidR="00C82F20" w:rsidRPr="00996EB2">
        <w:t xml:space="preserve"> in 2011 international dollars </w:t>
      </w:r>
    </w:p>
    <w:p w14:paraId="183A156B" w14:textId="77777777" w:rsidR="00C82F20" w:rsidRPr="00996EB2" w:rsidRDefault="00C82F20" w:rsidP="00FC6E51">
      <w:pPr>
        <w:pStyle w:val="bullet"/>
        <w:tabs>
          <w:tab w:val="left" w:pos="990"/>
        </w:tabs>
        <w:ind w:left="720"/>
      </w:pPr>
      <m:oMath>
        <m:r>
          <w:rPr>
            <w:rFonts w:ascii="Cambria Math" w:hAnsi="Cambria Math"/>
          </w:rPr>
          <m:t>Y</m:t>
        </m:r>
      </m:oMath>
      <w:r w:rsidRPr="00996EB2">
        <w:t xml:space="preserve"> is the per capita GDP of the specified country in the specified year, expressed in constant international (PPP-adjusted) dollars</w:t>
      </w:r>
    </w:p>
    <w:p w14:paraId="183A156C" w14:textId="79B47592" w:rsidR="00C82F20" w:rsidRDefault="00365267" w:rsidP="00FC6E51">
      <w:pPr>
        <w:pStyle w:val="bullet"/>
        <w:tabs>
          <w:tab w:val="left" w:pos="990"/>
        </w:tabs>
        <w:ind w:left="720"/>
      </w:pPr>
      <m:oMath>
        <m:sSub>
          <m:sSubPr>
            <m:ctrlPr>
              <w:rPr>
                <w:rFonts w:ascii="Cambria Math" w:hAnsi="Cambria Math"/>
                <w:i/>
              </w:rPr>
            </m:ctrlPr>
          </m:sSubPr>
          <m:e>
            <m:r>
              <w:rPr>
                <w:rFonts w:ascii="Cambria Math" w:hAnsi="Cambria Math"/>
              </w:rPr>
              <m:t>PPP</m:t>
            </m:r>
          </m:e>
          <m:sub>
            <m:r>
              <w:rPr>
                <w:rFonts w:ascii="Cambria Math" w:hAnsi="Cambria Math"/>
              </w:rPr>
              <m:t>2010</m:t>
            </m:r>
          </m:sub>
        </m:sSub>
      </m:oMath>
      <w:r w:rsidR="00C82F20" w:rsidRPr="00996EB2">
        <w:t xml:space="preserve"> is the purch</w:t>
      </w:r>
      <w:r w:rsidR="00E756BD">
        <w:t>asing power parity index in 2010</w:t>
      </w:r>
      <w:r w:rsidR="00C82F20" w:rsidRPr="00996EB2">
        <w:t xml:space="preserve"> in units of </w:t>
      </w:r>
      <w:r w:rsidR="00FE0633">
        <w:t>Indian Rupees</w:t>
      </w:r>
      <w:r w:rsidR="00C82F20" w:rsidRPr="00996EB2">
        <w:t xml:space="preserve"> per international dollar</w:t>
      </w:r>
    </w:p>
    <w:p w14:paraId="1F49A6F3" w14:textId="1B0F6923" w:rsidR="00D70267" w:rsidRDefault="00D70267" w:rsidP="00FC6E51">
      <w:pPr>
        <w:tabs>
          <w:tab w:val="left" w:pos="990"/>
        </w:tabs>
        <w:ind w:left="720"/>
        <w:rPr>
          <w:rFonts w:asciiTheme="majorHAnsi" w:eastAsiaTheme="minorEastAsia" w:hAnsiTheme="majorHAnsi"/>
          <w:noProof/>
          <w:szCs w:val="28"/>
        </w:rPr>
      </w:pPr>
    </w:p>
    <w:p w14:paraId="183A156D" w14:textId="77777777" w:rsidR="00C82F20" w:rsidRPr="00996EB2" w:rsidRDefault="00C82F20" w:rsidP="00FC6E51">
      <w:pPr>
        <w:pStyle w:val="bullet"/>
        <w:tabs>
          <w:tab w:val="left" w:pos="990"/>
        </w:tabs>
        <w:ind w:left="720"/>
      </w:pPr>
      <m:oMath>
        <m:r>
          <w:rPr>
            <w:rFonts w:ascii="Cambria Math" w:hAnsi="Cambria Math"/>
          </w:rPr>
          <w:lastRenderedPageBreak/>
          <m:t>ε</m:t>
        </m:r>
      </m:oMath>
      <w:r w:rsidRPr="00996EB2">
        <w:t xml:space="preserve"> is the income elasticity of the VSL ; OECD assumption = 0.8</w:t>
      </w:r>
    </w:p>
    <w:p w14:paraId="183A156E" w14:textId="77777777" w:rsidR="00C82F20" w:rsidRPr="00996EB2" w:rsidRDefault="00C82F20" w:rsidP="00FC6E51">
      <w:pPr>
        <w:pStyle w:val="bullet"/>
        <w:tabs>
          <w:tab w:val="left" w:pos="990"/>
        </w:tabs>
        <w:ind w:left="720"/>
      </w:pPr>
      <w:r w:rsidRPr="00996EB2">
        <w:rPr>
          <w:i/>
        </w:rPr>
        <w:t>CPI</w:t>
      </w:r>
      <w:r w:rsidRPr="00996EB2">
        <w:t xml:space="preserve"> is the consumer price index in the specified country in the specified year</w:t>
      </w:r>
    </w:p>
    <w:p w14:paraId="183A1570" w14:textId="7F90F740" w:rsidR="00C82F20" w:rsidRPr="00996EB2" w:rsidRDefault="00C82F20" w:rsidP="001D2343">
      <w:pPr>
        <w:pStyle w:val="Body"/>
        <w:rPr>
          <w:rFonts w:eastAsiaTheme="minorEastAsia"/>
        </w:rPr>
      </w:pPr>
      <w:r w:rsidRPr="00996EB2">
        <w:rPr>
          <w:rFonts w:eastAsiaTheme="minorEastAsia"/>
        </w:rPr>
        <w:t>Using the values presented in Table 6</w:t>
      </w:r>
      <w:r w:rsidR="003F29BD">
        <w:rPr>
          <w:rFonts w:eastAsiaTheme="minorEastAsia"/>
        </w:rPr>
        <w:t xml:space="preserve"> </w:t>
      </w:r>
      <w:r w:rsidRPr="00996EB2">
        <w:rPr>
          <w:rFonts w:eastAsiaTheme="minorEastAsia"/>
        </w:rPr>
        <w:t xml:space="preserve">(or equivalent data for the country for which you are making the calculations), calculate the values for A, B, C, and D and </w:t>
      </w:r>
      <w:r w:rsidR="00B45378">
        <w:rPr>
          <w:rFonts w:eastAsiaTheme="minorEastAsia"/>
        </w:rPr>
        <w:t>compare</w:t>
      </w:r>
      <w:r w:rsidRPr="00996EB2">
        <w:rPr>
          <w:rFonts w:eastAsiaTheme="minorEastAsia"/>
        </w:rPr>
        <w:t xml:space="preserve"> your results in Table 7. This can be done using a calculator, Microsoft Excel or OpenOffice Calc. </w:t>
      </w:r>
    </w:p>
    <w:p w14:paraId="183A1572" w14:textId="13847BA9" w:rsidR="00C82F20" w:rsidRPr="00996EB2" w:rsidRDefault="00C82F20" w:rsidP="001D2343">
      <w:pPr>
        <w:autoSpaceDE w:val="0"/>
        <w:autoSpaceDN w:val="0"/>
        <w:adjustRightInd w:val="0"/>
        <w:spacing w:before="200"/>
        <w:rPr>
          <w:rFonts w:asciiTheme="majorHAnsi" w:eastAsiaTheme="minorEastAsia" w:hAnsiTheme="majorHAnsi" w:cs="Cambria"/>
          <w:b/>
          <w:color w:val="000000"/>
        </w:rPr>
      </w:pPr>
      <w:r w:rsidRPr="00996EB2">
        <w:rPr>
          <w:rFonts w:asciiTheme="majorHAnsi" w:eastAsiaTheme="minorEastAsia" w:hAnsiTheme="majorHAnsi" w:cs="Cambria"/>
          <w:b/>
          <w:color w:val="000000"/>
        </w:rPr>
        <w:t xml:space="preserve">Table 6. </w:t>
      </w:r>
      <w:r w:rsidR="00BD2BAB">
        <w:rPr>
          <w:rFonts w:asciiTheme="majorHAnsi" w:eastAsiaTheme="minorEastAsia" w:hAnsiTheme="majorHAnsi" w:cs="Cambria"/>
          <w:b/>
          <w:color w:val="000000"/>
        </w:rPr>
        <w:t xml:space="preserve"> </w:t>
      </w:r>
      <w:r w:rsidRPr="00996EB2">
        <w:rPr>
          <w:rFonts w:asciiTheme="majorHAnsi" w:eastAsiaTheme="minorEastAsia" w:hAnsiTheme="majorHAnsi" w:cs="Cambria"/>
          <w:b/>
          <w:color w:val="000000"/>
        </w:rPr>
        <w:t>Values to Adjust From 2011</w:t>
      </w:r>
      <w:r w:rsidR="00DD295D">
        <w:rPr>
          <w:rFonts w:asciiTheme="majorHAnsi" w:eastAsiaTheme="minorEastAsia" w:hAnsiTheme="majorHAnsi" w:cs="Cambria"/>
          <w:b/>
          <w:color w:val="000000"/>
        </w:rPr>
        <w:t xml:space="preserve"> to 2015 India </w:t>
      </w:r>
      <w:r w:rsidRPr="00996EB2">
        <w:rPr>
          <w:rFonts w:asciiTheme="majorHAnsi" w:eastAsiaTheme="minorEastAsia" w:hAnsiTheme="majorHAnsi" w:cs="Cambria"/>
          <w:b/>
          <w:color w:val="000000"/>
        </w:rPr>
        <w:t>VSL</w:t>
      </w:r>
    </w:p>
    <w:tbl>
      <w:tblPr>
        <w:tblStyle w:val="LightList-Accent3"/>
        <w:tblW w:w="9940" w:type="dxa"/>
        <w:tblInd w:w="10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D70267" w:rsidRPr="00D70267" w14:paraId="183A1579" w14:textId="77777777" w:rsidTr="00FC6E5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83A1573" w14:textId="5405053E" w:rsidR="00C82F20" w:rsidRPr="00D70267" w:rsidRDefault="00BD2BAB" w:rsidP="00D70267">
            <w:pPr>
              <w:jc w:val="center"/>
              <w:rPr>
                <w:bCs w:val="0"/>
                <w:color w:val="auto"/>
                <w:sz w:val="20"/>
                <w:szCs w:val="20"/>
              </w:rPr>
            </w:pPr>
            <w:r w:rsidRPr="00D70267">
              <w:rPr>
                <w:bCs w:val="0"/>
                <w:color w:val="auto"/>
                <w:sz w:val="20"/>
                <w:szCs w:val="20"/>
              </w:rPr>
              <w:t>COUNTRY</w:t>
            </w:r>
          </w:p>
        </w:tc>
        <w:tc>
          <w:tcPr>
            <w:tcW w:w="1080" w:type="dxa"/>
            <w:shd w:val="clear" w:color="auto" w:fill="95B3D7" w:themeFill="accent1" w:themeFillTint="99"/>
            <w:vAlign w:val="bottom"/>
          </w:tcPr>
          <w:p w14:paraId="183A1574" w14:textId="25D1A36C"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YEAR</w:t>
            </w:r>
          </w:p>
        </w:tc>
        <w:tc>
          <w:tcPr>
            <w:tcW w:w="1620" w:type="dxa"/>
            <w:shd w:val="clear" w:color="auto" w:fill="95B3D7" w:themeFill="accent1" w:themeFillTint="99"/>
            <w:vAlign w:val="bottom"/>
          </w:tcPr>
          <w:p w14:paraId="183A1575" w14:textId="5352DF14"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 xml:space="preserve">VSL </w:t>
            </w:r>
            <w:r w:rsidRPr="00D70267">
              <w:rPr>
                <w:bCs w:val="0"/>
                <w:color w:val="auto"/>
                <w:sz w:val="20"/>
                <w:szCs w:val="20"/>
              </w:rPr>
              <w:br/>
              <w:t>(MEAN)</w:t>
            </w:r>
          </w:p>
        </w:tc>
        <w:tc>
          <w:tcPr>
            <w:tcW w:w="2250" w:type="dxa"/>
            <w:shd w:val="clear" w:color="auto" w:fill="95B3D7" w:themeFill="accent1" w:themeFillTint="99"/>
            <w:vAlign w:val="bottom"/>
          </w:tcPr>
          <w:p w14:paraId="183A1576" w14:textId="493221A6"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GDP PER CAPITA</w:t>
            </w:r>
            <w:r w:rsidRPr="00D70267">
              <w:rPr>
                <w:bCs w:val="0"/>
                <w:color w:val="auto"/>
                <w:sz w:val="20"/>
                <w:szCs w:val="20"/>
              </w:rPr>
              <w:br/>
              <w:t>(CONSTANT 2010 INTERNATIONAL $)</w:t>
            </w:r>
            <w:r w:rsidR="009E16E9" w:rsidRPr="00D70267">
              <w:rPr>
                <w:rStyle w:val="FootnoteReference"/>
                <w:bCs w:val="0"/>
                <w:color w:val="auto"/>
                <w:sz w:val="20"/>
                <w:szCs w:val="20"/>
              </w:rPr>
              <w:footnoteReference w:id="6"/>
            </w:r>
          </w:p>
        </w:tc>
        <w:tc>
          <w:tcPr>
            <w:tcW w:w="2250" w:type="dxa"/>
            <w:shd w:val="clear" w:color="auto" w:fill="95B3D7" w:themeFill="accent1" w:themeFillTint="99"/>
            <w:vAlign w:val="bottom"/>
          </w:tcPr>
          <w:p w14:paraId="183A1577" w14:textId="44EA5350" w:rsidR="00C82F20" w:rsidRPr="00D70267" w:rsidRDefault="00BD2BAB" w:rsidP="004410DB">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70267">
              <w:rPr>
                <w:bCs w:val="0"/>
                <w:color w:val="auto"/>
                <w:sz w:val="20"/>
                <w:szCs w:val="20"/>
              </w:rPr>
              <w:t>PPP</w:t>
            </w:r>
            <w:r w:rsidRPr="00D70267">
              <w:rPr>
                <w:bCs w:val="0"/>
                <w:color w:val="auto"/>
                <w:sz w:val="20"/>
                <w:szCs w:val="20"/>
              </w:rPr>
              <w:br/>
              <w:t>(</w:t>
            </w:r>
            <w:r w:rsidR="004410DB">
              <w:rPr>
                <w:bCs w:val="0"/>
                <w:color w:val="auto"/>
                <w:sz w:val="20"/>
                <w:szCs w:val="20"/>
              </w:rPr>
              <w:t xml:space="preserve">INDIAN RUPEES </w:t>
            </w:r>
            <w:r w:rsidRPr="00D70267">
              <w:rPr>
                <w:bCs w:val="0"/>
                <w:color w:val="auto"/>
                <w:sz w:val="20"/>
                <w:szCs w:val="20"/>
              </w:rPr>
              <w:t>PER INTERNATIONAL $)</w:t>
            </w:r>
            <w:r w:rsidRPr="00D70267">
              <w:rPr>
                <w:bCs w:val="0"/>
                <w:color w:val="auto"/>
                <w:sz w:val="20"/>
                <w:szCs w:val="20"/>
                <w:vertAlign w:val="superscript"/>
              </w:rPr>
              <w:t>4</w:t>
            </w:r>
          </w:p>
        </w:tc>
        <w:tc>
          <w:tcPr>
            <w:tcW w:w="1480" w:type="dxa"/>
            <w:shd w:val="clear" w:color="auto" w:fill="95B3D7" w:themeFill="accent1" w:themeFillTint="99"/>
            <w:vAlign w:val="bottom"/>
          </w:tcPr>
          <w:p w14:paraId="183A1578" w14:textId="56371013"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CONSUMER PRICE INDEX (2010 = 100)</w:t>
            </w:r>
            <w:r w:rsidR="009E16E9" w:rsidRPr="00D70267">
              <w:rPr>
                <w:rStyle w:val="FootnoteReference"/>
                <w:bCs w:val="0"/>
                <w:color w:val="auto"/>
                <w:sz w:val="20"/>
                <w:szCs w:val="20"/>
              </w:rPr>
              <w:footnoteReference w:id="7"/>
            </w:r>
          </w:p>
        </w:tc>
      </w:tr>
      <w:tr w:rsidR="00D70267" w:rsidRPr="00E756BD" w14:paraId="183A1580" w14:textId="77777777" w:rsidTr="00FC6E5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83A157A" w14:textId="2EB8A33B" w:rsidR="009E16E9" w:rsidRPr="00E756BD" w:rsidRDefault="00FE0633" w:rsidP="00D70267">
            <w:pPr>
              <w:jc w:val="center"/>
              <w:rPr>
                <w:sz w:val="20"/>
                <w:szCs w:val="20"/>
              </w:rPr>
            </w:pPr>
            <w:r w:rsidRPr="00E756BD">
              <w:rPr>
                <w:sz w:val="20"/>
                <w:szCs w:val="20"/>
              </w:rPr>
              <w:t>India</w:t>
            </w:r>
          </w:p>
        </w:tc>
        <w:tc>
          <w:tcPr>
            <w:tcW w:w="1080" w:type="dxa"/>
            <w:tcBorders>
              <w:top w:val="none" w:sz="0" w:space="0" w:color="auto"/>
              <w:bottom w:val="none" w:sz="0" w:space="0" w:color="auto"/>
            </w:tcBorders>
          </w:tcPr>
          <w:p w14:paraId="183A157B" w14:textId="69411E26" w:rsidR="009E16E9" w:rsidRPr="00E756BD" w:rsidRDefault="00E756BD"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E756BD">
              <w:rPr>
                <w:i/>
                <w:iCs/>
                <w:sz w:val="20"/>
                <w:szCs w:val="20"/>
              </w:rPr>
              <w:t>201</w:t>
            </w:r>
            <w:r w:rsidR="000809C9">
              <w:rPr>
                <w:i/>
                <w:iCs/>
                <w:sz w:val="20"/>
                <w:szCs w:val="20"/>
              </w:rPr>
              <w:t>1</w:t>
            </w:r>
          </w:p>
        </w:tc>
        <w:tc>
          <w:tcPr>
            <w:tcW w:w="1620" w:type="dxa"/>
            <w:tcBorders>
              <w:top w:val="none" w:sz="0" w:space="0" w:color="auto"/>
              <w:bottom w:val="none" w:sz="0" w:space="0" w:color="auto"/>
            </w:tcBorders>
          </w:tcPr>
          <w:p w14:paraId="183A157C" w14:textId="458FAB16" w:rsidR="009E16E9" w:rsidRPr="00E756BD" w:rsidRDefault="009E16E9" w:rsidP="0007710A">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E756BD">
              <w:rPr>
                <w:sz w:val="20"/>
                <w:szCs w:val="20"/>
              </w:rPr>
              <w:t>$</w:t>
            </w:r>
            <w:r w:rsidR="0007710A">
              <w:rPr>
                <w:sz w:val="20"/>
                <w:szCs w:val="20"/>
              </w:rPr>
              <w:t>322,775.82</w:t>
            </w:r>
            <w:r w:rsidRPr="00E756BD">
              <w:rPr>
                <w:rStyle w:val="FootnoteReference"/>
                <w:sz w:val="20"/>
                <w:szCs w:val="20"/>
              </w:rPr>
              <w:footnoteReference w:id="8"/>
            </w:r>
          </w:p>
        </w:tc>
        <w:tc>
          <w:tcPr>
            <w:tcW w:w="2250" w:type="dxa"/>
            <w:tcBorders>
              <w:top w:val="none" w:sz="0" w:space="0" w:color="auto"/>
              <w:bottom w:val="none" w:sz="0" w:space="0" w:color="auto"/>
            </w:tcBorders>
          </w:tcPr>
          <w:p w14:paraId="183A157D" w14:textId="2815CD85" w:rsidR="009E16E9" w:rsidRPr="00E756BD" w:rsidRDefault="00E756BD" w:rsidP="000809C9">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E756BD">
              <w:rPr>
                <w:sz w:val="20"/>
                <w:szCs w:val="20"/>
              </w:rPr>
              <w:t>$1,</w:t>
            </w:r>
            <w:r w:rsidR="000809C9">
              <w:rPr>
                <w:sz w:val="20"/>
                <w:szCs w:val="20"/>
              </w:rPr>
              <w:t>416.4</w:t>
            </w:r>
          </w:p>
        </w:tc>
        <w:tc>
          <w:tcPr>
            <w:tcW w:w="2250" w:type="dxa"/>
            <w:tcBorders>
              <w:top w:val="none" w:sz="0" w:space="0" w:color="auto"/>
              <w:bottom w:val="none" w:sz="0" w:space="0" w:color="auto"/>
            </w:tcBorders>
          </w:tcPr>
          <w:p w14:paraId="183A157E" w14:textId="5F75A3B6" w:rsidR="009E16E9" w:rsidRPr="00E756BD" w:rsidRDefault="000809C9"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Pr>
                <w:sz w:val="20"/>
                <w:szCs w:val="20"/>
              </w:rPr>
              <w:t>15.1</w:t>
            </w:r>
          </w:p>
        </w:tc>
        <w:tc>
          <w:tcPr>
            <w:tcW w:w="1480" w:type="dxa"/>
            <w:tcBorders>
              <w:top w:val="none" w:sz="0" w:space="0" w:color="auto"/>
              <w:bottom w:val="none" w:sz="0" w:space="0" w:color="auto"/>
              <w:right w:val="none" w:sz="0" w:space="0" w:color="auto"/>
            </w:tcBorders>
          </w:tcPr>
          <w:p w14:paraId="183A157F" w14:textId="0C25FC82" w:rsidR="009E16E9" w:rsidRPr="00E756BD" w:rsidRDefault="000809C9"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Pr>
                <w:sz w:val="20"/>
                <w:szCs w:val="20"/>
              </w:rPr>
              <w:t>108.9</w:t>
            </w:r>
          </w:p>
        </w:tc>
      </w:tr>
      <w:tr w:rsidR="00D70267" w:rsidRPr="00E756BD" w14:paraId="183A1587" w14:textId="77777777" w:rsidTr="00D70267">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183A1581" w14:textId="77777777" w:rsidR="009E16E9" w:rsidRPr="00E756BD" w:rsidRDefault="009E16E9" w:rsidP="00D70267">
            <w:pPr>
              <w:jc w:val="center"/>
              <w:rPr>
                <w:sz w:val="20"/>
                <w:szCs w:val="20"/>
              </w:rPr>
            </w:pPr>
          </w:p>
        </w:tc>
        <w:tc>
          <w:tcPr>
            <w:tcW w:w="1080" w:type="dxa"/>
          </w:tcPr>
          <w:p w14:paraId="183A1582" w14:textId="77777777" w:rsidR="009E16E9" w:rsidRPr="00E756BD"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E756BD">
              <w:rPr>
                <w:i/>
                <w:iCs/>
                <w:sz w:val="20"/>
                <w:szCs w:val="20"/>
              </w:rPr>
              <w:t>2015</w:t>
            </w:r>
          </w:p>
        </w:tc>
        <w:tc>
          <w:tcPr>
            <w:tcW w:w="1620" w:type="dxa"/>
          </w:tcPr>
          <w:p w14:paraId="183A1583" w14:textId="77777777" w:rsidR="009E16E9" w:rsidRPr="00E756BD"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E756BD">
              <w:rPr>
                <w:i/>
                <w:iCs/>
                <w:sz w:val="20"/>
                <w:szCs w:val="20"/>
              </w:rPr>
              <w:t>Estimated by equation</w:t>
            </w:r>
          </w:p>
        </w:tc>
        <w:tc>
          <w:tcPr>
            <w:tcW w:w="2250" w:type="dxa"/>
          </w:tcPr>
          <w:p w14:paraId="183A1584" w14:textId="1BC19529" w:rsidR="009E16E9" w:rsidRPr="00E756BD" w:rsidRDefault="00E756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E756BD">
              <w:rPr>
                <w:sz w:val="20"/>
                <w:szCs w:val="20"/>
              </w:rPr>
              <w:t>$1,758.0</w:t>
            </w:r>
          </w:p>
        </w:tc>
        <w:tc>
          <w:tcPr>
            <w:tcW w:w="2250" w:type="dxa"/>
          </w:tcPr>
          <w:p w14:paraId="183A1585" w14:textId="2A93E71A" w:rsidR="009E16E9" w:rsidRPr="00E756BD" w:rsidRDefault="00E756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E756BD">
              <w:rPr>
                <w:sz w:val="20"/>
                <w:szCs w:val="20"/>
              </w:rPr>
              <w:t>17.1</w:t>
            </w:r>
          </w:p>
        </w:tc>
        <w:tc>
          <w:tcPr>
            <w:tcW w:w="1480" w:type="dxa"/>
          </w:tcPr>
          <w:p w14:paraId="183A1586" w14:textId="0CEDD3E3" w:rsidR="009E16E9" w:rsidRPr="00E756BD" w:rsidRDefault="00E756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E756BD">
              <w:rPr>
                <w:sz w:val="20"/>
                <w:szCs w:val="20"/>
              </w:rPr>
              <w:t>147.7</w:t>
            </w:r>
          </w:p>
        </w:tc>
      </w:tr>
    </w:tbl>
    <w:p w14:paraId="183A1588" w14:textId="77777777" w:rsidR="00C82F20" w:rsidRPr="00E756BD" w:rsidRDefault="00C82F20" w:rsidP="00C82F20">
      <w:pPr>
        <w:autoSpaceDE w:val="0"/>
        <w:autoSpaceDN w:val="0"/>
        <w:adjustRightInd w:val="0"/>
        <w:spacing w:after="0"/>
        <w:rPr>
          <w:rFonts w:ascii="Cambria" w:eastAsiaTheme="minorEastAsia" w:hAnsi="Cambria" w:cs="Cambria"/>
          <w:color w:val="000000"/>
        </w:rPr>
      </w:pPr>
    </w:p>
    <w:p w14:paraId="183A158A" w14:textId="027757BB" w:rsidR="00C82F20" w:rsidRPr="00E756BD" w:rsidRDefault="00C82F20" w:rsidP="00BD2BAB">
      <w:pPr>
        <w:spacing w:before="200"/>
        <w:rPr>
          <w:rFonts w:asciiTheme="majorHAnsi" w:hAnsiTheme="majorHAnsi"/>
          <w:b/>
        </w:rPr>
      </w:pPr>
      <w:r w:rsidRPr="00E756BD">
        <w:rPr>
          <w:rFonts w:asciiTheme="majorHAnsi" w:hAnsiTheme="majorHAnsi"/>
          <w:b/>
        </w:rPr>
        <w:t xml:space="preserve">Table 7. </w:t>
      </w:r>
      <w:r w:rsidR="00BD2BAB" w:rsidRPr="00E756BD">
        <w:rPr>
          <w:rFonts w:asciiTheme="majorHAnsi" w:hAnsiTheme="majorHAnsi"/>
          <w:b/>
        </w:rPr>
        <w:t xml:space="preserve"> </w:t>
      </w:r>
      <w:r w:rsidRPr="00E756BD">
        <w:rPr>
          <w:rFonts w:asciiTheme="majorHAnsi" w:hAnsiTheme="majorHAnsi"/>
          <w:b/>
        </w:rPr>
        <w:t xml:space="preserve">Calculated Values for </w:t>
      </w:r>
      <w:r w:rsidR="00DD295D" w:rsidRPr="00E756BD">
        <w:rPr>
          <w:rFonts w:asciiTheme="majorHAnsi" w:hAnsiTheme="majorHAnsi"/>
          <w:b/>
        </w:rPr>
        <w:t>India</w:t>
      </w:r>
      <w:r w:rsidRPr="00E756BD">
        <w:rPr>
          <w:rFonts w:asciiTheme="majorHAnsi" w:hAnsiTheme="majorHAnsi"/>
          <w:b/>
        </w:rPr>
        <w:t xml:space="preserve"> VSL Adjustment from 2011 to 2015</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2865"/>
        <w:gridCol w:w="2625"/>
      </w:tblGrid>
      <w:tr w:rsidR="00C82F20" w:rsidRPr="00E756BD" w14:paraId="183A158D" w14:textId="77777777" w:rsidTr="00D70267">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01BEEF22" w:rsidR="00C82F20" w:rsidRPr="00E756BD" w:rsidRDefault="00BD2BAB" w:rsidP="00D70267">
            <w:pPr>
              <w:jc w:val="center"/>
              <w:rPr>
                <w:color w:val="auto"/>
              </w:rPr>
            </w:pPr>
            <w:r w:rsidRPr="00E756BD">
              <w:rPr>
                <w:color w:val="auto"/>
              </w:rPr>
              <w:t>PARAMETER</w:t>
            </w:r>
          </w:p>
        </w:tc>
        <w:tc>
          <w:tcPr>
            <w:tcW w:w="2625" w:type="dxa"/>
            <w:shd w:val="clear" w:color="auto" w:fill="95B3D7" w:themeFill="accent1" w:themeFillTint="99"/>
            <w:vAlign w:val="bottom"/>
          </w:tcPr>
          <w:p w14:paraId="183A158C" w14:textId="7E6B08C6" w:rsidR="00C82F20" w:rsidRPr="00E756BD" w:rsidRDefault="00BD2BAB" w:rsidP="00D70267">
            <w:pPr>
              <w:jc w:val="center"/>
              <w:cnfStyle w:val="100000000000" w:firstRow="1" w:lastRow="0" w:firstColumn="0" w:lastColumn="0" w:oddVBand="0" w:evenVBand="0" w:oddHBand="0" w:evenHBand="0" w:firstRowFirstColumn="0" w:firstRowLastColumn="0" w:lastRowFirstColumn="0" w:lastRowLastColumn="0"/>
              <w:rPr>
                <w:color w:val="auto"/>
              </w:rPr>
            </w:pPr>
            <w:r w:rsidRPr="00E756BD">
              <w:rPr>
                <w:color w:val="auto"/>
              </w:rPr>
              <w:t>VALUE</w:t>
            </w:r>
          </w:p>
        </w:tc>
      </w:tr>
      <w:tr w:rsidR="00C82F20" w:rsidRPr="00E756BD" w14:paraId="183A1590" w14:textId="77777777" w:rsidTr="00D70267">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58FDB3D6" w:rsidR="00C82F20" w:rsidRPr="00E756BD" w:rsidRDefault="00C82F20" w:rsidP="00FE0633">
            <w:pPr>
              <w:rPr>
                <w:sz w:val="20"/>
                <w:szCs w:val="20"/>
              </w:rPr>
            </w:pPr>
            <w:r w:rsidRPr="00E756BD">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India,2011</m:t>
                  </m:r>
                </m:sub>
              </m:sSub>
            </m:oMath>
          </w:p>
        </w:tc>
        <w:tc>
          <w:tcPr>
            <w:tcW w:w="2625" w:type="dxa"/>
            <w:tcBorders>
              <w:top w:val="none" w:sz="0" w:space="0" w:color="auto"/>
              <w:bottom w:val="none" w:sz="0" w:space="0" w:color="auto"/>
              <w:right w:val="none" w:sz="0" w:space="0" w:color="auto"/>
            </w:tcBorders>
            <w:vAlign w:val="center"/>
          </w:tcPr>
          <w:p w14:paraId="183A158F" w14:textId="2AB903E9" w:rsidR="00C82F20" w:rsidRPr="00E756BD" w:rsidRDefault="0007710A" w:rsidP="00D70267">
            <w:pPr>
              <w:jc w:val="right"/>
              <w:cnfStyle w:val="000000100000" w:firstRow="0" w:lastRow="0" w:firstColumn="0" w:lastColumn="0" w:oddVBand="0" w:evenVBand="0" w:oddHBand="1" w:evenHBand="0" w:firstRowFirstColumn="0" w:firstRowLastColumn="0" w:lastRowFirstColumn="0" w:lastRowLastColumn="0"/>
              <w:rPr>
                <w:b/>
                <w:sz w:val="20"/>
                <w:szCs w:val="20"/>
              </w:rPr>
            </w:pPr>
            <w:r>
              <w:rPr>
                <w:b/>
                <w:sz w:val="20"/>
                <w:szCs w:val="20"/>
              </w:rPr>
              <w:t>$322,775.82</w:t>
            </w:r>
          </w:p>
        </w:tc>
      </w:tr>
      <w:tr w:rsidR="00C82F20" w:rsidRPr="00E756BD" w14:paraId="183A1593" w14:textId="77777777" w:rsidTr="00D70267">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45F7E712" w:rsidR="00C82F20" w:rsidRPr="00E756BD" w:rsidRDefault="00C82F20" w:rsidP="000809C9">
            <w:pPr>
              <w:rPr>
                <w:sz w:val="20"/>
                <w:szCs w:val="20"/>
              </w:rPr>
            </w:pPr>
            <w:r w:rsidRPr="00E756BD">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India,2015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India,2011</m:t>
                              </m:r>
                            </m:sub>
                          </m:sSub>
                        </m:den>
                      </m:f>
                    </m:e>
                  </m:d>
                </m:e>
                <m:sup>
                  <m:r>
                    <m:rPr>
                      <m:sty m:val="bi"/>
                    </m:rPr>
                    <w:rPr>
                      <w:rFonts w:ascii="Cambria Math" w:hAnsi="Cambria Math" w:cs="Cambria"/>
                      <w:color w:val="000000"/>
                      <w:sz w:val="20"/>
                      <w:szCs w:val="20"/>
                    </w:rPr>
                    <m:t>ε</m:t>
                  </m:r>
                </m:sup>
              </m:sSup>
            </m:oMath>
            <w:r w:rsidR="00E756BD" w:rsidRPr="00E756BD">
              <w:rPr>
                <w:rFonts w:eastAsiaTheme="minorEastAsia"/>
                <w:color w:val="000000"/>
                <w:sz w:val="20"/>
                <w:szCs w:val="20"/>
              </w:rPr>
              <w:t xml:space="preserve"> </w:t>
            </w:r>
          </w:p>
        </w:tc>
        <w:tc>
          <w:tcPr>
            <w:tcW w:w="2625" w:type="dxa"/>
            <w:vAlign w:val="center"/>
          </w:tcPr>
          <w:p w14:paraId="183A1592" w14:textId="4BAEE8BD" w:rsidR="00C82F20" w:rsidRPr="00E756BD" w:rsidRDefault="000809C9" w:rsidP="00D70267">
            <w:pPr>
              <w:jc w:val="right"/>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1.189</w:t>
            </w:r>
          </w:p>
        </w:tc>
      </w:tr>
      <w:tr w:rsidR="00C82F20" w:rsidRPr="00E756BD" w14:paraId="183A1596" w14:textId="77777777" w:rsidTr="00D70267">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3E7AC841" w:rsidR="00C82F20" w:rsidRPr="00E756BD" w:rsidRDefault="00C82F20" w:rsidP="00D70267">
            <w:pPr>
              <w:rPr>
                <w:sz w:val="20"/>
                <w:szCs w:val="20"/>
              </w:rPr>
            </w:pPr>
            <w:r w:rsidRPr="00E756BD">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2011</m:t>
                  </m:r>
                </m:sub>
              </m:sSub>
            </m:oMath>
          </w:p>
        </w:tc>
        <w:tc>
          <w:tcPr>
            <w:tcW w:w="2625" w:type="dxa"/>
            <w:tcBorders>
              <w:top w:val="none" w:sz="0" w:space="0" w:color="auto"/>
              <w:bottom w:val="none" w:sz="0" w:space="0" w:color="auto"/>
              <w:right w:val="none" w:sz="0" w:space="0" w:color="auto"/>
            </w:tcBorders>
            <w:vAlign w:val="center"/>
          </w:tcPr>
          <w:p w14:paraId="183A1595" w14:textId="0DD92764" w:rsidR="00C82F20" w:rsidRPr="00E756BD" w:rsidRDefault="000809C9" w:rsidP="00D70267">
            <w:pPr>
              <w:jc w:val="right"/>
              <w:cnfStyle w:val="000000100000" w:firstRow="0" w:lastRow="0" w:firstColumn="0" w:lastColumn="0" w:oddVBand="0" w:evenVBand="0" w:oddHBand="1" w:evenHBand="0" w:firstRowFirstColumn="0" w:firstRowLastColumn="0" w:lastRowFirstColumn="0" w:lastRowLastColumn="0"/>
              <w:rPr>
                <w:b/>
                <w:sz w:val="20"/>
                <w:szCs w:val="20"/>
              </w:rPr>
            </w:pPr>
            <w:r>
              <w:rPr>
                <w:b/>
                <w:sz w:val="20"/>
                <w:szCs w:val="20"/>
              </w:rPr>
              <w:t>15.1</w:t>
            </w:r>
          </w:p>
        </w:tc>
      </w:tr>
      <w:tr w:rsidR="00C82F20" w:rsidRPr="00D70267" w14:paraId="183A1599" w14:textId="77777777" w:rsidTr="00D70267">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36BB2E9C" w:rsidR="00C82F20" w:rsidRPr="00E756BD" w:rsidRDefault="00C82F20" w:rsidP="00D70267">
            <w:pPr>
              <w:rPr>
                <w:sz w:val="20"/>
                <w:szCs w:val="20"/>
              </w:rPr>
            </w:pPr>
            <w:r w:rsidRPr="00E756BD">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India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India 2011</m:t>
                      </m:r>
                    </m:sub>
                  </m:sSub>
                </m:den>
              </m:f>
            </m:oMath>
          </w:p>
        </w:tc>
        <w:tc>
          <w:tcPr>
            <w:tcW w:w="2625" w:type="dxa"/>
            <w:vAlign w:val="center"/>
          </w:tcPr>
          <w:p w14:paraId="183A1598" w14:textId="3C2A994F" w:rsidR="00C82F20" w:rsidRPr="00E756BD" w:rsidRDefault="000809C9" w:rsidP="00D70267">
            <w:pPr>
              <w:jc w:val="right"/>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1.356</w:t>
            </w:r>
          </w:p>
        </w:tc>
      </w:tr>
    </w:tbl>
    <w:p w14:paraId="183A159A" w14:textId="77777777" w:rsidR="00C82F20" w:rsidRPr="00996EB2" w:rsidRDefault="00C82F20" w:rsidP="00C82F20">
      <w:pPr>
        <w:autoSpaceDE w:val="0"/>
        <w:autoSpaceDN w:val="0"/>
        <w:adjustRightInd w:val="0"/>
        <w:spacing w:after="0"/>
        <w:rPr>
          <w:rFonts w:ascii="Cambria" w:eastAsiaTheme="minorEastAsia" w:hAnsi="Cambria" w:cs="Cambria"/>
          <w:color w:val="000000"/>
        </w:rPr>
      </w:pPr>
    </w:p>
    <w:p w14:paraId="183A159B" w14:textId="09457AB8" w:rsidR="00C82F20" w:rsidRPr="00996EB2" w:rsidRDefault="00DB5EBF" w:rsidP="00BD2BAB">
      <w:pPr>
        <w:pStyle w:val="Body"/>
        <w:rPr>
          <w:iCs/>
        </w:rPr>
      </w:pPr>
      <w:r>
        <w:rPr>
          <w:rFonts w:eastAsiaTheme="minorEastAsia"/>
        </w:rPr>
        <w:t xml:space="preserve">Now return to the </w:t>
      </w:r>
      <w:r w:rsidR="00C82F20" w:rsidRPr="00DB5EBF">
        <w:rPr>
          <w:rFonts w:eastAsiaTheme="minorEastAsia"/>
          <w:b/>
        </w:rPr>
        <w:t>Valuation Function Dataset Definition</w:t>
      </w:r>
      <w:r w:rsidR="00C82F20" w:rsidRPr="00996EB2">
        <w:rPr>
          <w:rFonts w:eastAsiaTheme="minorEastAsia"/>
        </w:rPr>
        <w:t xml:space="preserve"> window:</w:t>
      </w:r>
    </w:p>
    <w:p w14:paraId="183A159C" w14:textId="77777777" w:rsidR="00C82F20" w:rsidRPr="00996EB2" w:rsidRDefault="00C82F20" w:rsidP="00FC6E51">
      <w:pPr>
        <w:pStyle w:val="bullet"/>
        <w:ind w:left="720"/>
        <w:rPr>
          <w:szCs w:val="22"/>
        </w:rPr>
      </w:pPr>
      <w:r w:rsidRPr="00996EB2">
        <w:t xml:space="preserve">Click </w:t>
      </w:r>
      <w:r w:rsidRPr="00996EB2">
        <w:rPr>
          <w:i/>
        </w:rPr>
        <w:t xml:space="preserve">Add </w:t>
      </w:r>
      <w:r w:rsidRPr="00996EB2">
        <w:t xml:space="preserve">to bring up a new </w:t>
      </w:r>
      <w:r w:rsidRPr="00996EB2">
        <w:rPr>
          <w:b/>
        </w:rPr>
        <w:t>Valuation Function Definition</w:t>
      </w:r>
      <w:r w:rsidRPr="00996EB2">
        <w:t xml:space="preserve"> window and repeat these steps to enter the valuation function above. For this estimate, you will have new values for A, B, C, and D, derived in Table 7 above. </w:t>
      </w:r>
      <w:r w:rsidRPr="00996EB2">
        <w:rPr>
          <w:szCs w:val="22"/>
        </w:rPr>
        <w:t>Record the information in Table 8 for each corresponding field</w:t>
      </w:r>
      <w:r w:rsidR="00565C97" w:rsidRPr="00996EB2">
        <w:rPr>
          <w:szCs w:val="22"/>
        </w:rPr>
        <w:t>s</w:t>
      </w:r>
      <w:r w:rsidRPr="00996EB2">
        <w:rPr>
          <w:szCs w:val="22"/>
        </w:rPr>
        <w:t>:</w:t>
      </w:r>
    </w:p>
    <w:p w14:paraId="183A159D" w14:textId="6B3C8837" w:rsidR="00C82F20" w:rsidRPr="00996EB2" w:rsidRDefault="00C82F20" w:rsidP="00BD2BAB">
      <w:pPr>
        <w:ind w:left="630" w:hanging="360"/>
      </w:pPr>
    </w:p>
    <w:p w14:paraId="183A159E" w14:textId="77777777" w:rsidR="00D367D6" w:rsidRDefault="00D367D6">
      <w:pPr>
        <w:rPr>
          <w:rFonts w:asciiTheme="majorHAnsi" w:hAnsiTheme="majorHAnsi" w:cs="Cambria"/>
          <w:b/>
          <w:color w:val="000000"/>
          <w:sz w:val="24"/>
          <w:szCs w:val="24"/>
        </w:rPr>
      </w:pPr>
      <w:r>
        <w:rPr>
          <w:rFonts w:asciiTheme="majorHAnsi" w:hAnsiTheme="majorHAnsi"/>
          <w:b/>
        </w:rPr>
        <w:br w:type="page"/>
      </w:r>
    </w:p>
    <w:p w14:paraId="183A159F" w14:textId="49578D0B" w:rsidR="00C82F20" w:rsidRPr="00996EB2" w:rsidRDefault="00C82F20" w:rsidP="00BD2BAB">
      <w:pPr>
        <w:pStyle w:val="Default"/>
        <w:spacing w:before="200" w:after="200" w:line="276" w:lineRule="auto"/>
        <w:rPr>
          <w:rFonts w:asciiTheme="majorHAnsi" w:hAnsiTheme="majorHAnsi"/>
          <w:b/>
          <w:sz w:val="22"/>
          <w:szCs w:val="22"/>
        </w:rPr>
      </w:pPr>
      <w:r w:rsidRPr="00996EB2">
        <w:rPr>
          <w:rFonts w:asciiTheme="majorHAnsi" w:hAnsiTheme="majorHAnsi"/>
          <w:b/>
        </w:rPr>
        <w:lastRenderedPageBreak/>
        <w:t xml:space="preserve">Table 8. </w:t>
      </w:r>
      <w:r w:rsidR="00BD2BAB">
        <w:rPr>
          <w:rFonts w:asciiTheme="majorHAnsi" w:hAnsiTheme="majorHAnsi"/>
          <w:b/>
        </w:rPr>
        <w:t xml:space="preserve"> </w:t>
      </w:r>
      <w:r w:rsidRPr="00996EB2">
        <w:rPr>
          <w:rFonts w:asciiTheme="majorHAnsi" w:hAnsiTheme="majorHAnsi"/>
          <w:b/>
          <w:sz w:val="22"/>
          <w:szCs w:val="22"/>
        </w:rPr>
        <w:t>Details to Enter the Valuation Function Manually</w:t>
      </w:r>
    </w:p>
    <w:tbl>
      <w:tblPr>
        <w:tblStyle w:val="LightList-Accent3"/>
        <w:tblW w:w="0" w:type="auto"/>
        <w:tblInd w:w="198" w:type="dxa"/>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3048"/>
        <w:gridCol w:w="6330"/>
      </w:tblGrid>
      <w:tr w:rsidR="00D70267" w:rsidRPr="00D70267" w14:paraId="183A15A2" w14:textId="77777777" w:rsidTr="00D70267">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048" w:type="dxa"/>
            <w:shd w:val="clear" w:color="auto" w:fill="95B3D7" w:themeFill="accent1" w:themeFillTint="99"/>
            <w:vAlign w:val="bottom"/>
          </w:tcPr>
          <w:p w14:paraId="183A15A0" w14:textId="713A6C94" w:rsidR="006061AE" w:rsidRPr="00D70267" w:rsidRDefault="00BD2BAB" w:rsidP="00D70267">
            <w:pPr>
              <w:ind w:left="270"/>
              <w:jc w:val="center"/>
              <w:rPr>
                <w:noProof/>
                <w:color w:val="auto"/>
              </w:rPr>
            </w:pPr>
            <w:r w:rsidRPr="00D70267">
              <w:rPr>
                <w:noProof/>
                <w:color w:val="auto"/>
              </w:rPr>
              <w:t>FIELD NAME</w:t>
            </w:r>
          </w:p>
        </w:tc>
        <w:tc>
          <w:tcPr>
            <w:tcW w:w="6330" w:type="dxa"/>
            <w:shd w:val="clear" w:color="auto" w:fill="95B3D7" w:themeFill="accent1" w:themeFillTint="99"/>
            <w:vAlign w:val="bottom"/>
          </w:tcPr>
          <w:p w14:paraId="183A15A1" w14:textId="4D3395FA" w:rsidR="006061AE" w:rsidRPr="00D70267" w:rsidRDefault="00BD2BAB" w:rsidP="00D70267">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D70267">
              <w:rPr>
                <w:noProof/>
                <w:color w:val="auto"/>
              </w:rPr>
              <w:t>TEXT/VALUE</w:t>
            </w:r>
          </w:p>
        </w:tc>
      </w:tr>
      <w:tr w:rsidR="00D70267" w:rsidRPr="00D70267" w14:paraId="183A15A5"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3" w14:textId="63823681" w:rsidR="006061AE" w:rsidRPr="00D70267" w:rsidRDefault="001C12B7" w:rsidP="00D70267">
            <w:pPr>
              <w:rPr>
                <w:b w:val="0"/>
                <w:noProof/>
                <w:sz w:val="20"/>
                <w:szCs w:val="20"/>
              </w:rPr>
            </w:pPr>
            <w:r>
              <w:rPr>
                <w:b w:val="0"/>
                <w:noProof/>
                <w:sz w:val="20"/>
                <w:szCs w:val="20"/>
              </w:rPr>
              <w:t>Endpoint</w:t>
            </w:r>
            <w:r w:rsidR="006061AE" w:rsidRPr="00D70267">
              <w:rPr>
                <w:b w:val="0"/>
                <w:noProof/>
                <w:sz w:val="20"/>
                <w:szCs w:val="20"/>
              </w:rPr>
              <w:t xml:space="preserve"> Group</w:t>
            </w:r>
          </w:p>
        </w:tc>
        <w:tc>
          <w:tcPr>
            <w:tcW w:w="6330" w:type="dxa"/>
            <w:tcBorders>
              <w:top w:val="none" w:sz="0" w:space="0" w:color="auto"/>
              <w:bottom w:val="none" w:sz="0" w:space="0" w:color="auto"/>
              <w:right w:val="none" w:sz="0" w:space="0" w:color="auto"/>
            </w:tcBorders>
          </w:tcPr>
          <w:p w14:paraId="183A15A4" w14:textId="77777777" w:rsidR="006061AE" w:rsidRPr="00D70267" w:rsidRDefault="006061AE"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Mortality</w:t>
            </w:r>
          </w:p>
        </w:tc>
      </w:tr>
      <w:tr w:rsidR="00D70267" w:rsidRPr="00D70267" w14:paraId="183A15A8"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A6" w14:textId="77777777" w:rsidR="006061AE" w:rsidRPr="00D70267" w:rsidRDefault="006061AE" w:rsidP="00D70267">
            <w:pPr>
              <w:rPr>
                <w:b w:val="0"/>
                <w:noProof/>
                <w:sz w:val="20"/>
                <w:szCs w:val="20"/>
              </w:rPr>
            </w:pPr>
            <w:r w:rsidRPr="00D70267">
              <w:rPr>
                <w:b w:val="0"/>
                <w:noProof/>
                <w:sz w:val="20"/>
                <w:szCs w:val="20"/>
              </w:rPr>
              <w:t>Endpoint</w:t>
            </w:r>
          </w:p>
        </w:tc>
        <w:tc>
          <w:tcPr>
            <w:tcW w:w="6330" w:type="dxa"/>
          </w:tcPr>
          <w:p w14:paraId="183A15A7"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Mortality</w:t>
            </w:r>
          </w:p>
        </w:tc>
      </w:tr>
      <w:tr w:rsidR="00D70267" w:rsidRPr="00D70267" w14:paraId="183A15AB"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9" w14:textId="77777777" w:rsidR="006061AE" w:rsidRPr="00D70267" w:rsidRDefault="006061AE" w:rsidP="00D70267">
            <w:pPr>
              <w:rPr>
                <w:b w:val="0"/>
                <w:noProof/>
                <w:sz w:val="20"/>
                <w:szCs w:val="20"/>
              </w:rPr>
            </w:pPr>
            <w:r w:rsidRPr="00D70267">
              <w:rPr>
                <w:b w:val="0"/>
                <w:noProof/>
                <w:sz w:val="20"/>
                <w:szCs w:val="20"/>
              </w:rPr>
              <w:t xml:space="preserve">A </w:t>
            </w:r>
          </w:p>
        </w:tc>
        <w:tc>
          <w:tcPr>
            <w:tcW w:w="6330" w:type="dxa"/>
            <w:tcBorders>
              <w:top w:val="none" w:sz="0" w:space="0" w:color="auto"/>
              <w:bottom w:val="none" w:sz="0" w:space="0" w:color="auto"/>
              <w:right w:val="none" w:sz="0" w:space="0" w:color="auto"/>
            </w:tcBorders>
          </w:tcPr>
          <w:p w14:paraId="183A15AA" w14:textId="77777777" w:rsidR="006061AE" w:rsidRPr="00D70267" w:rsidRDefault="006061AE"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Provided as value “A” in table 7 above</w:t>
            </w:r>
          </w:p>
        </w:tc>
      </w:tr>
      <w:tr w:rsidR="00D70267" w:rsidRPr="00D70267" w14:paraId="183A15AE"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AC" w14:textId="77777777" w:rsidR="006061AE" w:rsidRPr="00D70267" w:rsidRDefault="006061AE" w:rsidP="00D70267">
            <w:pPr>
              <w:rPr>
                <w:b w:val="0"/>
                <w:noProof/>
                <w:sz w:val="20"/>
                <w:szCs w:val="20"/>
              </w:rPr>
            </w:pPr>
            <w:r w:rsidRPr="00D70267">
              <w:rPr>
                <w:b w:val="0"/>
                <w:noProof/>
                <w:sz w:val="20"/>
                <w:szCs w:val="20"/>
              </w:rPr>
              <w:t>A Description</w:t>
            </w:r>
          </w:p>
        </w:tc>
        <w:tc>
          <w:tcPr>
            <w:tcW w:w="6330" w:type="dxa"/>
          </w:tcPr>
          <w:p w14:paraId="183A15AD"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estimate in 2011 international dollars</w:t>
            </w:r>
          </w:p>
        </w:tc>
      </w:tr>
      <w:tr w:rsidR="00D70267" w:rsidRPr="00D70267" w14:paraId="183A15B1"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F" w14:textId="77777777" w:rsidR="006061AE" w:rsidRPr="00D70267" w:rsidRDefault="006061AE" w:rsidP="00D70267">
            <w:pPr>
              <w:rPr>
                <w:b w:val="0"/>
                <w:noProof/>
                <w:sz w:val="20"/>
                <w:szCs w:val="20"/>
              </w:rPr>
            </w:pPr>
            <w:r w:rsidRPr="00D70267">
              <w:rPr>
                <w:b w:val="0"/>
                <w:noProof/>
                <w:sz w:val="20"/>
                <w:szCs w:val="20"/>
              </w:rPr>
              <w:t>B Constant Description</w:t>
            </w:r>
          </w:p>
        </w:tc>
        <w:tc>
          <w:tcPr>
            <w:tcW w:w="6330" w:type="dxa"/>
            <w:tcBorders>
              <w:top w:val="none" w:sz="0" w:space="0" w:color="auto"/>
              <w:bottom w:val="none" w:sz="0" w:space="0" w:color="auto"/>
              <w:right w:val="none" w:sz="0" w:space="0" w:color="auto"/>
            </w:tcBorders>
          </w:tcPr>
          <w:p w14:paraId="183A15B0" w14:textId="2ED1FA77" w:rsidR="006061AE" w:rsidRPr="00D70267" w:rsidRDefault="0007710A" w:rsidP="00D70267">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Pr>
                <w:rFonts w:asciiTheme="minorHAnsi" w:hAnsiTheme="minorHAnsi" w:cstheme="minorBidi"/>
                <w:noProof/>
                <w:color w:val="auto"/>
                <w:sz w:val="20"/>
                <w:szCs w:val="20"/>
              </w:rPr>
              <w:t>Indian</w:t>
            </w:r>
            <w:r w:rsidR="006061AE" w:rsidRPr="00D70267">
              <w:rPr>
                <w:rFonts w:asciiTheme="minorHAnsi" w:hAnsiTheme="minorHAnsi" w:cstheme="minorBidi"/>
                <w:noProof/>
                <w:color w:val="auto"/>
                <w:sz w:val="20"/>
                <w:szCs w:val="20"/>
              </w:rPr>
              <w:t xml:space="preserve"> income growth adjustment</w:t>
            </w:r>
          </w:p>
        </w:tc>
      </w:tr>
      <w:tr w:rsidR="00D70267" w:rsidRPr="00D70267" w14:paraId="183A15B4" w14:textId="77777777" w:rsidTr="00D70267">
        <w:trPr>
          <w:trHeight w:val="64"/>
        </w:trPr>
        <w:tc>
          <w:tcPr>
            <w:cnfStyle w:val="001000000000" w:firstRow="0" w:lastRow="0" w:firstColumn="1" w:lastColumn="0" w:oddVBand="0" w:evenVBand="0" w:oddHBand="0" w:evenHBand="0" w:firstRowFirstColumn="0" w:firstRowLastColumn="0" w:lastRowFirstColumn="0" w:lastRowLastColumn="0"/>
            <w:tcW w:w="3048" w:type="dxa"/>
          </w:tcPr>
          <w:p w14:paraId="183A15B2" w14:textId="77777777" w:rsidR="006061AE" w:rsidRPr="00D70267" w:rsidRDefault="006061AE" w:rsidP="00D70267">
            <w:pPr>
              <w:rPr>
                <w:b w:val="0"/>
                <w:noProof/>
                <w:sz w:val="20"/>
                <w:szCs w:val="20"/>
              </w:rPr>
            </w:pPr>
            <w:r w:rsidRPr="00D70267">
              <w:rPr>
                <w:b w:val="0"/>
                <w:noProof/>
                <w:sz w:val="20"/>
                <w:szCs w:val="20"/>
              </w:rPr>
              <w:t>B Constant Value</w:t>
            </w:r>
          </w:p>
        </w:tc>
        <w:tc>
          <w:tcPr>
            <w:tcW w:w="6330" w:type="dxa"/>
          </w:tcPr>
          <w:p w14:paraId="183A15B3"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“B” from Excel spreadsheet; in Table 7 above</w:t>
            </w:r>
          </w:p>
        </w:tc>
      </w:tr>
      <w:tr w:rsidR="00D70267" w:rsidRPr="00D70267" w14:paraId="183A15B7"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B5" w14:textId="77777777" w:rsidR="006061AE" w:rsidRPr="00D70267" w:rsidRDefault="006061AE" w:rsidP="00D70267">
            <w:pPr>
              <w:rPr>
                <w:b w:val="0"/>
                <w:noProof/>
                <w:sz w:val="20"/>
                <w:szCs w:val="20"/>
              </w:rPr>
            </w:pPr>
            <w:r w:rsidRPr="00D70267">
              <w:rPr>
                <w:b w:val="0"/>
                <w:noProof/>
                <w:sz w:val="20"/>
                <w:szCs w:val="20"/>
              </w:rPr>
              <w:t>C Constant Description</w:t>
            </w:r>
          </w:p>
        </w:tc>
        <w:tc>
          <w:tcPr>
            <w:tcW w:w="6330" w:type="dxa"/>
            <w:tcBorders>
              <w:top w:val="none" w:sz="0" w:space="0" w:color="auto"/>
              <w:bottom w:val="none" w:sz="0" w:space="0" w:color="auto"/>
              <w:right w:val="none" w:sz="0" w:space="0" w:color="auto"/>
            </w:tcBorders>
          </w:tcPr>
          <w:p w14:paraId="183A15B6" w14:textId="45E8AC22" w:rsidR="006061AE" w:rsidRPr="00D70267" w:rsidRDefault="006061AE" w:rsidP="00FE0633">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D70267">
              <w:rPr>
                <w:rFonts w:asciiTheme="minorHAnsi" w:hAnsiTheme="minorHAnsi" w:cstheme="minorBidi"/>
                <w:noProof/>
                <w:color w:val="auto"/>
                <w:sz w:val="20"/>
                <w:szCs w:val="20"/>
              </w:rPr>
              <w:t xml:space="preserve">Conversion factor for PPP USD to </w:t>
            </w:r>
            <w:r w:rsidR="00FE0633">
              <w:rPr>
                <w:rFonts w:asciiTheme="minorHAnsi" w:hAnsiTheme="minorHAnsi" w:cstheme="minorBidi"/>
                <w:noProof/>
                <w:color w:val="auto"/>
                <w:sz w:val="20"/>
                <w:szCs w:val="20"/>
              </w:rPr>
              <w:t>Indian Rupees</w:t>
            </w:r>
          </w:p>
        </w:tc>
      </w:tr>
      <w:tr w:rsidR="00D70267" w:rsidRPr="00D70267" w14:paraId="183A15BA"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B8" w14:textId="77777777" w:rsidR="006061AE" w:rsidRPr="00D70267" w:rsidRDefault="006061AE" w:rsidP="00D70267">
            <w:pPr>
              <w:rPr>
                <w:b w:val="0"/>
                <w:noProof/>
                <w:sz w:val="20"/>
                <w:szCs w:val="20"/>
              </w:rPr>
            </w:pPr>
            <w:r w:rsidRPr="00D70267">
              <w:rPr>
                <w:b w:val="0"/>
                <w:noProof/>
                <w:sz w:val="20"/>
                <w:szCs w:val="20"/>
              </w:rPr>
              <w:t>C Constant Value</w:t>
            </w:r>
          </w:p>
        </w:tc>
        <w:tc>
          <w:tcPr>
            <w:tcW w:w="6330" w:type="dxa"/>
          </w:tcPr>
          <w:p w14:paraId="183A15B9"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“C” from Excel spreadsheet;in Table 7 above</w:t>
            </w:r>
          </w:p>
        </w:tc>
      </w:tr>
      <w:tr w:rsidR="00D70267" w:rsidRPr="00D70267" w14:paraId="183A15BD"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BB" w14:textId="77777777" w:rsidR="006061AE" w:rsidRPr="00D70267" w:rsidRDefault="006061AE" w:rsidP="00D70267">
            <w:pPr>
              <w:rPr>
                <w:b w:val="0"/>
                <w:noProof/>
                <w:sz w:val="20"/>
                <w:szCs w:val="20"/>
              </w:rPr>
            </w:pPr>
            <w:r w:rsidRPr="00D70267">
              <w:rPr>
                <w:b w:val="0"/>
                <w:noProof/>
                <w:sz w:val="20"/>
                <w:szCs w:val="20"/>
              </w:rPr>
              <w:t>D Constant Description</w:t>
            </w:r>
          </w:p>
        </w:tc>
        <w:tc>
          <w:tcPr>
            <w:tcW w:w="6330" w:type="dxa"/>
            <w:tcBorders>
              <w:top w:val="none" w:sz="0" w:space="0" w:color="auto"/>
              <w:bottom w:val="none" w:sz="0" w:space="0" w:color="auto"/>
              <w:right w:val="none" w:sz="0" w:space="0" w:color="auto"/>
            </w:tcBorders>
          </w:tcPr>
          <w:p w14:paraId="183A15BC" w14:textId="5274A711" w:rsidR="006061AE" w:rsidRPr="00D70267" w:rsidRDefault="006061AE" w:rsidP="00FE0633">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 xml:space="preserve">Conversion Factor – </w:t>
            </w:r>
            <w:r w:rsidR="00FE0633">
              <w:rPr>
                <w:noProof/>
                <w:sz w:val="20"/>
                <w:szCs w:val="20"/>
              </w:rPr>
              <w:t xml:space="preserve">India </w:t>
            </w:r>
            <w:r w:rsidRPr="00D70267">
              <w:rPr>
                <w:noProof/>
                <w:sz w:val="20"/>
                <w:szCs w:val="20"/>
              </w:rPr>
              <w:t>Inflation</w:t>
            </w:r>
          </w:p>
        </w:tc>
      </w:tr>
      <w:tr w:rsidR="00D70267" w:rsidRPr="00D70267" w14:paraId="183A15C0"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BE" w14:textId="77777777" w:rsidR="006061AE" w:rsidRPr="00D70267" w:rsidRDefault="006061AE" w:rsidP="00D70267">
            <w:pPr>
              <w:rPr>
                <w:b w:val="0"/>
                <w:noProof/>
                <w:sz w:val="20"/>
                <w:szCs w:val="20"/>
              </w:rPr>
            </w:pPr>
            <w:r w:rsidRPr="00D70267">
              <w:rPr>
                <w:b w:val="0"/>
                <w:noProof/>
                <w:sz w:val="20"/>
                <w:szCs w:val="20"/>
              </w:rPr>
              <w:t>D Consant Value</w:t>
            </w:r>
          </w:p>
        </w:tc>
        <w:tc>
          <w:tcPr>
            <w:tcW w:w="6330" w:type="dxa"/>
          </w:tcPr>
          <w:p w14:paraId="183A15BF"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“D” from Excel spreadsheet;in Table 7 above</w:t>
            </w:r>
          </w:p>
        </w:tc>
      </w:tr>
      <w:tr w:rsidR="00D70267" w:rsidRPr="00D70267" w14:paraId="183A15C3"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C1" w14:textId="77777777" w:rsidR="006061AE" w:rsidRPr="00D70267" w:rsidRDefault="006061AE" w:rsidP="00D70267">
            <w:pPr>
              <w:rPr>
                <w:b w:val="0"/>
                <w:noProof/>
                <w:sz w:val="20"/>
                <w:szCs w:val="20"/>
              </w:rPr>
            </w:pPr>
            <w:r w:rsidRPr="00D70267">
              <w:rPr>
                <w:b w:val="0"/>
                <w:noProof/>
                <w:sz w:val="20"/>
                <w:szCs w:val="20"/>
              </w:rPr>
              <w:t>A Distribution</w:t>
            </w:r>
          </w:p>
        </w:tc>
        <w:tc>
          <w:tcPr>
            <w:tcW w:w="6330" w:type="dxa"/>
            <w:tcBorders>
              <w:top w:val="none" w:sz="0" w:space="0" w:color="auto"/>
              <w:bottom w:val="none" w:sz="0" w:space="0" w:color="auto"/>
              <w:right w:val="none" w:sz="0" w:space="0" w:color="auto"/>
            </w:tcBorders>
          </w:tcPr>
          <w:p w14:paraId="183A15C2" w14:textId="77777777" w:rsidR="006061AE" w:rsidRPr="00D70267" w:rsidRDefault="006061AE"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None</w:t>
            </w:r>
          </w:p>
        </w:tc>
      </w:tr>
      <w:tr w:rsidR="00D70267" w:rsidRPr="00D70267" w14:paraId="183A15C6"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C4" w14:textId="77777777" w:rsidR="006061AE" w:rsidRPr="00D70267" w:rsidRDefault="006061AE" w:rsidP="00D70267">
            <w:pPr>
              <w:rPr>
                <w:b w:val="0"/>
                <w:noProof/>
                <w:sz w:val="20"/>
                <w:szCs w:val="20"/>
              </w:rPr>
            </w:pPr>
            <w:r w:rsidRPr="00D70267">
              <w:rPr>
                <w:b w:val="0"/>
                <w:noProof/>
                <w:sz w:val="20"/>
                <w:szCs w:val="20"/>
              </w:rPr>
              <w:t>A Parameter 1</w:t>
            </w:r>
          </w:p>
        </w:tc>
        <w:tc>
          <w:tcPr>
            <w:tcW w:w="6330" w:type="dxa"/>
          </w:tcPr>
          <w:p w14:paraId="183A15C5"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0</w:t>
            </w:r>
          </w:p>
        </w:tc>
      </w:tr>
      <w:tr w:rsidR="00D70267" w:rsidRPr="00D70267" w14:paraId="183A15C9" w14:textId="77777777" w:rsidTr="000461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single" w:sz="4" w:space="0" w:color="95B3D7" w:themeColor="accent1" w:themeTint="99"/>
            </w:tcBorders>
          </w:tcPr>
          <w:p w14:paraId="183A15C7" w14:textId="77777777" w:rsidR="006061AE" w:rsidRPr="00D70267" w:rsidRDefault="006061AE" w:rsidP="00D70267">
            <w:pPr>
              <w:rPr>
                <w:b w:val="0"/>
                <w:noProof/>
                <w:sz w:val="20"/>
                <w:szCs w:val="20"/>
              </w:rPr>
            </w:pPr>
            <w:r w:rsidRPr="00D70267">
              <w:rPr>
                <w:b w:val="0"/>
                <w:noProof/>
                <w:sz w:val="20"/>
                <w:szCs w:val="20"/>
              </w:rPr>
              <w:t>A Parameter 2</w:t>
            </w:r>
          </w:p>
        </w:tc>
        <w:tc>
          <w:tcPr>
            <w:tcW w:w="6330" w:type="dxa"/>
            <w:tcBorders>
              <w:top w:val="none" w:sz="0" w:space="0" w:color="auto"/>
              <w:bottom w:val="single" w:sz="4" w:space="0" w:color="95B3D7" w:themeColor="accent1" w:themeTint="99"/>
              <w:right w:val="none" w:sz="0" w:space="0" w:color="auto"/>
            </w:tcBorders>
          </w:tcPr>
          <w:p w14:paraId="183A15C8" w14:textId="77777777" w:rsidR="006061AE" w:rsidRPr="00D70267" w:rsidRDefault="006061AE"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0</w:t>
            </w:r>
          </w:p>
        </w:tc>
      </w:tr>
      <w:tr w:rsidR="00046161" w:rsidRPr="00D70267" w14:paraId="359A0F38" w14:textId="77777777" w:rsidTr="00046161">
        <w:tc>
          <w:tcPr>
            <w:cnfStyle w:val="001000000000" w:firstRow="0" w:lastRow="0" w:firstColumn="1" w:lastColumn="0" w:oddVBand="0" w:evenVBand="0" w:oddHBand="0" w:evenHBand="0" w:firstRowFirstColumn="0" w:firstRowLastColumn="0" w:lastRowFirstColumn="0" w:lastRowLastColumn="0"/>
            <w:tcW w:w="304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00D84D1A" w14:textId="17425105" w:rsidR="00046161" w:rsidRPr="00D70267" w:rsidRDefault="00046161" w:rsidP="00D70267">
            <w:pPr>
              <w:rPr>
                <w:b w:val="0"/>
                <w:noProof/>
                <w:sz w:val="20"/>
                <w:szCs w:val="20"/>
              </w:rPr>
            </w:pPr>
            <w:r>
              <w:rPr>
                <w:b w:val="0"/>
                <w:noProof/>
                <w:sz w:val="20"/>
                <w:szCs w:val="20"/>
              </w:rPr>
              <w:t>Start Age</w:t>
            </w:r>
          </w:p>
        </w:tc>
        <w:tc>
          <w:tcPr>
            <w:tcW w:w="633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05129991" w14:textId="3F0B9263" w:rsidR="00046161" w:rsidRPr="00D70267" w:rsidRDefault="00046161" w:rsidP="00D7026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0</w:t>
            </w:r>
          </w:p>
        </w:tc>
      </w:tr>
      <w:tr w:rsidR="00046161" w:rsidRPr="00D70267" w14:paraId="54032229" w14:textId="77777777" w:rsidTr="000461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72469784" w14:textId="662AE34A" w:rsidR="00046161" w:rsidRPr="00D70267" w:rsidRDefault="00046161" w:rsidP="00D70267">
            <w:pPr>
              <w:rPr>
                <w:b w:val="0"/>
                <w:noProof/>
                <w:sz w:val="20"/>
                <w:szCs w:val="20"/>
              </w:rPr>
            </w:pPr>
            <w:r>
              <w:rPr>
                <w:b w:val="0"/>
                <w:noProof/>
                <w:sz w:val="20"/>
                <w:szCs w:val="20"/>
              </w:rPr>
              <w:t>End Age</w:t>
            </w:r>
          </w:p>
        </w:tc>
        <w:tc>
          <w:tcPr>
            <w:tcW w:w="633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192FA615" w14:textId="165E69BF" w:rsidR="00046161" w:rsidRPr="00D70267" w:rsidRDefault="00046161" w:rsidP="00D70267">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99</w:t>
            </w:r>
          </w:p>
        </w:tc>
      </w:tr>
      <w:tr w:rsidR="00D70267" w:rsidRPr="00D70267" w14:paraId="183A15CC" w14:textId="77777777" w:rsidTr="00046161">
        <w:tc>
          <w:tcPr>
            <w:cnfStyle w:val="001000000000" w:firstRow="0" w:lastRow="0" w:firstColumn="1" w:lastColumn="0" w:oddVBand="0" w:evenVBand="0" w:oddHBand="0" w:evenHBand="0" w:firstRowFirstColumn="0" w:firstRowLastColumn="0" w:lastRowFirstColumn="0" w:lastRowLastColumn="0"/>
            <w:tcW w:w="3048" w:type="dxa"/>
            <w:tcBorders>
              <w:top w:val="single" w:sz="4" w:space="0" w:color="95B3D7" w:themeColor="accent1" w:themeTint="99"/>
            </w:tcBorders>
          </w:tcPr>
          <w:p w14:paraId="183A15CA" w14:textId="77777777" w:rsidR="006061AE" w:rsidRPr="00D70267" w:rsidRDefault="006061AE" w:rsidP="00D70267">
            <w:pPr>
              <w:rPr>
                <w:b w:val="0"/>
                <w:noProof/>
                <w:sz w:val="20"/>
                <w:szCs w:val="20"/>
              </w:rPr>
            </w:pPr>
            <w:r w:rsidRPr="00D70267">
              <w:rPr>
                <w:b w:val="0"/>
                <w:noProof/>
                <w:sz w:val="20"/>
                <w:szCs w:val="20"/>
              </w:rPr>
              <w:t>Qualifier</w:t>
            </w:r>
          </w:p>
        </w:tc>
        <w:tc>
          <w:tcPr>
            <w:tcW w:w="6330" w:type="dxa"/>
            <w:tcBorders>
              <w:top w:val="single" w:sz="4" w:space="0" w:color="95B3D7" w:themeColor="accent1" w:themeTint="99"/>
            </w:tcBorders>
          </w:tcPr>
          <w:p w14:paraId="183A15CB"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sz w:val="20"/>
                <w:szCs w:val="20"/>
              </w:rPr>
              <w:t>Converted from World Bank (2016) estimate</w:t>
            </w:r>
          </w:p>
        </w:tc>
      </w:tr>
      <w:tr w:rsidR="00D70267" w:rsidRPr="00D70267" w14:paraId="183A15CF" w14:textId="77777777" w:rsidTr="00D702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CD" w14:textId="77777777" w:rsidR="006061AE" w:rsidRPr="00D70267" w:rsidRDefault="006061AE" w:rsidP="00D70267">
            <w:pPr>
              <w:rPr>
                <w:b w:val="0"/>
                <w:noProof/>
                <w:sz w:val="20"/>
                <w:szCs w:val="20"/>
              </w:rPr>
            </w:pPr>
            <w:r w:rsidRPr="00D70267">
              <w:rPr>
                <w:b w:val="0"/>
                <w:noProof/>
                <w:sz w:val="20"/>
                <w:szCs w:val="20"/>
              </w:rPr>
              <w:t>Reference</w:t>
            </w:r>
          </w:p>
        </w:tc>
        <w:tc>
          <w:tcPr>
            <w:tcW w:w="6330" w:type="dxa"/>
            <w:tcBorders>
              <w:top w:val="none" w:sz="0" w:space="0" w:color="auto"/>
              <w:bottom w:val="none" w:sz="0" w:space="0" w:color="auto"/>
              <w:right w:val="none" w:sz="0" w:space="0" w:color="auto"/>
            </w:tcBorders>
          </w:tcPr>
          <w:p w14:paraId="183A15CE" w14:textId="77777777" w:rsidR="006061AE" w:rsidRPr="00D70267" w:rsidRDefault="006061AE"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World Bank (2016). The Cost of Air Pollution.</w:t>
            </w:r>
          </w:p>
        </w:tc>
      </w:tr>
      <w:tr w:rsidR="00D70267" w:rsidRPr="00D70267" w14:paraId="183A15D2" w14:textId="77777777" w:rsidTr="00D70267">
        <w:tc>
          <w:tcPr>
            <w:cnfStyle w:val="001000000000" w:firstRow="0" w:lastRow="0" w:firstColumn="1" w:lastColumn="0" w:oddVBand="0" w:evenVBand="0" w:oddHBand="0" w:evenHBand="0" w:firstRowFirstColumn="0" w:firstRowLastColumn="0" w:lastRowFirstColumn="0" w:lastRowLastColumn="0"/>
            <w:tcW w:w="3048" w:type="dxa"/>
          </w:tcPr>
          <w:p w14:paraId="183A15D0" w14:textId="77777777" w:rsidR="006061AE" w:rsidRPr="00D70267" w:rsidRDefault="006061AE" w:rsidP="00D70267">
            <w:pPr>
              <w:rPr>
                <w:b w:val="0"/>
                <w:noProof/>
                <w:sz w:val="20"/>
                <w:szCs w:val="20"/>
              </w:rPr>
            </w:pPr>
            <w:r w:rsidRPr="00D70267">
              <w:rPr>
                <w:b w:val="0"/>
                <w:noProof/>
                <w:sz w:val="20"/>
                <w:szCs w:val="20"/>
              </w:rPr>
              <w:t>Function</w:t>
            </w:r>
          </w:p>
        </w:tc>
        <w:tc>
          <w:tcPr>
            <w:tcW w:w="6330" w:type="dxa"/>
          </w:tcPr>
          <w:p w14:paraId="183A15D1" w14:textId="77777777" w:rsidR="006061AE" w:rsidRPr="00D70267" w:rsidRDefault="006061A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A*B*C*D</w:t>
            </w:r>
          </w:p>
        </w:tc>
      </w:tr>
    </w:tbl>
    <w:p w14:paraId="183A15D3" w14:textId="77777777" w:rsidR="00C82F20" w:rsidRPr="00996EB2" w:rsidRDefault="00C82F20" w:rsidP="00C82F20">
      <w:pPr>
        <w:autoSpaceDE w:val="0"/>
        <w:autoSpaceDN w:val="0"/>
        <w:adjustRightInd w:val="0"/>
        <w:spacing w:after="0"/>
        <w:rPr>
          <w:rFonts w:ascii="Cambria" w:hAnsi="Cambria" w:cs="Cambria"/>
          <w:iCs/>
          <w:color w:val="000000"/>
        </w:rPr>
      </w:pPr>
    </w:p>
    <w:p w14:paraId="183A15D4" w14:textId="204BE8E8" w:rsidR="00C82F20" w:rsidRPr="00996EB2" w:rsidRDefault="00C82F20" w:rsidP="00FC6E51">
      <w:pPr>
        <w:pStyle w:val="bullet"/>
        <w:ind w:left="720"/>
      </w:pPr>
      <w:r w:rsidRPr="00996EB2">
        <w:t xml:space="preserve">Click </w:t>
      </w:r>
      <w:r w:rsidRPr="00996EB2">
        <w:rPr>
          <w:i/>
          <w:iCs/>
        </w:rPr>
        <w:t>OK</w:t>
      </w:r>
      <w:r w:rsidRPr="00996EB2">
        <w:t xml:space="preserve">, then click </w:t>
      </w:r>
      <w:r w:rsidRPr="00996EB2">
        <w:rPr>
          <w:i/>
          <w:iCs/>
        </w:rPr>
        <w:t xml:space="preserve">OK </w:t>
      </w:r>
      <w:r w:rsidRPr="00996EB2">
        <w:t xml:space="preserve">again. With the addition of this new valuation function, the </w:t>
      </w:r>
      <w:r w:rsidRPr="00996EB2">
        <w:rPr>
          <w:i/>
        </w:rPr>
        <w:t xml:space="preserve">Valuation Function Dataset </w:t>
      </w:r>
      <w:r w:rsidRPr="00996EB2">
        <w:t xml:space="preserve">should look like this: </w:t>
      </w:r>
    </w:p>
    <w:p w14:paraId="00FA0871" w14:textId="1B32DABC" w:rsidR="00BD2BAB" w:rsidRDefault="00910708" w:rsidP="00FC6E51">
      <w:pPr>
        <w:pStyle w:val="Body"/>
        <w:jc w:val="center"/>
        <w:rPr>
          <w:rFonts w:ascii="Cambria" w:hAnsi="Cambria" w:cs="Cambria"/>
          <w:color w:val="000000"/>
        </w:rPr>
      </w:pPr>
      <w:r w:rsidRPr="00996EB2">
        <w:rPr>
          <w:noProof/>
        </w:rPr>
        <w:drawing>
          <wp:inline distT="0" distB="0" distL="0" distR="0" wp14:anchorId="1284DDE5" wp14:editId="0E4148BA">
            <wp:extent cx="4953000" cy="320040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953000" cy="3200400"/>
                    </a:xfrm>
                    <a:prstGeom prst="rect">
                      <a:avLst/>
                    </a:prstGeom>
                  </pic:spPr>
                </pic:pic>
              </a:graphicData>
            </a:graphic>
          </wp:inline>
        </w:drawing>
      </w:r>
    </w:p>
    <w:p w14:paraId="183A15D6" w14:textId="5065AAA2" w:rsidR="004D66AE" w:rsidRPr="00996EB2" w:rsidRDefault="004D66AE" w:rsidP="00FC6E51">
      <w:pPr>
        <w:pStyle w:val="bullet"/>
        <w:ind w:left="720"/>
      </w:pPr>
      <w:r w:rsidRPr="00996EB2">
        <w:t xml:space="preserve">Click </w:t>
      </w:r>
      <w:r w:rsidRPr="00996EB2">
        <w:rPr>
          <w:i/>
          <w:iCs/>
        </w:rPr>
        <w:t xml:space="preserve">OK </w:t>
      </w:r>
      <w:r w:rsidRPr="00996EB2">
        <w:t xml:space="preserve">to return to the </w:t>
      </w:r>
      <w:r w:rsidR="00CD07B8" w:rsidRPr="00F81C29">
        <w:rPr>
          <w:b/>
        </w:rPr>
        <w:t>Modify Datasets</w:t>
      </w:r>
      <w:r w:rsidR="00CD07B8" w:rsidRPr="00996EB2">
        <w:t xml:space="preserve"> window.</w:t>
      </w:r>
      <w:r w:rsidRPr="00996EB2">
        <w:t xml:space="preserve"> </w:t>
      </w:r>
    </w:p>
    <w:p w14:paraId="183A15DA" w14:textId="798FB353" w:rsidR="00556FCE" w:rsidRDefault="00DD5844" w:rsidP="00BD2BAB">
      <w:pPr>
        <w:pStyle w:val="Body"/>
      </w:pPr>
      <w:r>
        <w:br w:type="column"/>
      </w:r>
      <w:r w:rsidR="00556FCE">
        <w:lastRenderedPageBreak/>
        <w:t>You have now finished adding the valuation data necessary for our analysis. The valuation data will be used in Step 3 of the analysis, Aggregate, Pool &amp; Value. Because you have only loaded the data, the stoplight should still be yellow, as pictured to the right.</w:t>
      </w:r>
    </w:p>
    <w:p w14:paraId="26524A97" w14:textId="674FDDD1" w:rsidR="00A8391D" w:rsidRPr="00BD2BAB" w:rsidRDefault="00DD5844" w:rsidP="00BD2BAB">
      <w:pPr>
        <w:pStyle w:val="Body"/>
        <w:rPr>
          <w:rFonts w:eastAsia="Times New Roman" w:cs="Times New Roman"/>
          <w:b/>
          <w:spacing w:val="1"/>
        </w:rPr>
      </w:pPr>
      <w:r>
        <w:rPr>
          <w:noProof/>
        </w:rPr>
        <mc:AlternateContent>
          <mc:Choice Requires="wpg">
            <w:drawing>
              <wp:anchor distT="0" distB="0" distL="114300" distR="114300" simplePos="0" relativeHeight="251669504" behindDoc="0" locked="0" layoutInCell="1" allowOverlap="1" wp14:anchorId="183A16BB" wp14:editId="1F453234">
                <wp:simplePos x="0" y="0"/>
                <wp:positionH relativeFrom="margin">
                  <wp:posOffset>3881755</wp:posOffset>
                </wp:positionH>
                <wp:positionV relativeFrom="paragraph">
                  <wp:posOffset>-644525</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DC6CE5F" id="Group 705" o:spid="_x0000_s1026" style="position:absolute;margin-left:305.65pt;margin-top:-50.75pt;width:157.75pt;height:180.65pt;z-index:251669504;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">
                <v:shape id="Picture 706"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" stroked="t" strokecolor="windowText">
                  <v:imagedata r:id="rId39" o:title=""/>
                  <v:path arrowok="t"/>
                </v:shape>
                <v:rect id="Rectangle 707" o:spid="_x0000_s1028" style="position:absolute;left:2762;top:20478;width:15525;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" filled="f" strokecolor="red" strokeweight="1.5pt"/>
                <w10:wrap type="square" anchorx="margin"/>
              </v:group>
            </w:pict>
          </mc:Fallback>
        </mc:AlternateContent>
      </w:r>
      <w:r w:rsidR="00A8391D" w:rsidRPr="00BD2BAB">
        <w:rPr>
          <w:b/>
          <w:u w:val="single"/>
        </w:rPr>
        <w:t>Question for Students</w:t>
      </w:r>
      <w:r w:rsidR="00A8391D" w:rsidRPr="00BD2BAB">
        <w:rPr>
          <w:rFonts w:eastAsia="Times New Roman" w:cs="Times New Roman"/>
          <w:b/>
          <w:spacing w:val="1"/>
        </w:rPr>
        <w:t xml:space="preserve"> </w:t>
      </w:r>
    </w:p>
    <w:p w14:paraId="183A15DE" w14:textId="2827E558" w:rsidR="00EB3343" w:rsidRDefault="00A11901" w:rsidP="00EB3343">
      <w:pPr>
        <w:pStyle w:val="Default"/>
        <w:spacing w:line="276" w:lineRule="auto"/>
        <w:rPr>
          <w:rFonts w:asciiTheme="majorHAnsi" w:eastAsia="Times New Roman" w:hAnsiTheme="majorHAnsi" w:cs="Times New Roman"/>
          <w:b/>
          <w:color w:val="auto"/>
          <w:spacing w:val="1"/>
          <w:sz w:val="22"/>
          <w:szCs w:val="22"/>
        </w:rPr>
      </w:pPr>
      <w:r w:rsidRPr="00A11901">
        <w:rPr>
          <w:rFonts w:asciiTheme="majorHAnsi" w:eastAsia="Times New Roman" w:hAnsiTheme="majorHAnsi" w:cs="Times New Roman"/>
          <w:b/>
          <w:color w:val="auto"/>
          <w:spacing w:val="1"/>
          <w:sz w:val="22"/>
          <w:szCs w:val="22"/>
        </w:rPr>
        <w:t>What are the sources for the valuation estimates? Why is it necessary to adjust these estimates for use in India?</w:t>
      </w:r>
    </w:p>
    <w:p w14:paraId="1D9638A3" w14:textId="77777777" w:rsidR="00A11901" w:rsidRPr="00996EB2" w:rsidRDefault="00A11901" w:rsidP="00EB3343">
      <w:pPr>
        <w:pStyle w:val="Default"/>
        <w:spacing w:line="276" w:lineRule="auto"/>
        <w:rPr>
          <w:sz w:val="22"/>
          <w:szCs w:val="22"/>
        </w:rPr>
      </w:pPr>
    </w:p>
    <w:p w14:paraId="183A15DF" w14:textId="6BE545AC" w:rsidR="00EB3343" w:rsidRDefault="00EB3343" w:rsidP="00BD2BAB">
      <w:pPr>
        <w:pStyle w:val="Body"/>
      </w:pPr>
      <w:r w:rsidRPr="00996EB2">
        <w:t xml:space="preserve">You have now successfully added all the necessary data </w:t>
      </w:r>
      <w:r w:rsidR="00277422" w:rsidRPr="00996EB2">
        <w:t xml:space="preserve">to </w:t>
      </w:r>
      <w:proofErr w:type="spellStart"/>
      <w:r w:rsidR="00277422" w:rsidRPr="00996EB2">
        <w:t>BenMAP</w:t>
      </w:r>
      <w:proofErr w:type="spellEnd"/>
      <w:r w:rsidR="0048549C">
        <w:t>-CE</w:t>
      </w:r>
      <w:r w:rsidR="00277422" w:rsidRPr="00996EB2">
        <w:t xml:space="preserve"> in order to conduct a comprehensive</w:t>
      </w:r>
      <w:r w:rsidRPr="00996EB2">
        <w:t xml:space="preserve"> analysis. The </w:t>
      </w:r>
      <w:r w:rsidRPr="00996EB2">
        <w:rPr>
          <w:b/>
        </w:rPr>
        <w:t>Modify Datase</w:t>
      </w:r>
      <w:r w:rsidR="001A77C0" w:rsidRPr="00996EB2">
        <w:rPr>
          <w:b/>
        </w:rPr>
        <w:t>ts</w:t>
      </w:r>
      <w:r w:rsidR="001A77C0" w:rsidRPr="00996EB2">
        <w:t xml:space="preserve"> window should look like the window below. It is important that each section is complete and contains data.</w:t>
      </w:r>
    </w:p>
    <w:p w14:paraId="2A5F0F72" w14:textId="75AAF7C7" w:rsidR="00BD2BAB" w:rsidRDefault="004121FB" w:rsidP="00E4630C">
      <w:pPr>
        <w:pStyle w:val="Body"/>
        <w:jc w:val="center"/>
      </w:pPr>
      <w:r>
        <w:rPr>
          <w:noProof/>
        </w:rPr>
        <w:drawing>
          <wp:inline distT="0" distB="0" distL="0" distR="0" wp14:anchorId="3AF07CC9" wp14:editId="36F00FA6">
            <wp:extent cx="4179132" cy="4161424"/>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4179132" cy="4161424"/>
                    </a:xfrm>
                    <a:prstGeom prst="rect">
                      <a:avLst/>
                    </a:prstGeom>
                  </pic:spPr>
                </pic:pic>
              </a:graphicData>
            </a:graphic>
          </wp:inline>
        </w:drawing>
      </w:r>
    </w:p>
    <w:p w14:paraId="183A15E3" w14:textId="06D8FA63" w:rsidR="00BB1FAD" w:rsidRPr="00F301C7" w:rsidRDefault="00E4630C" w:rsidP="00240E4F">
      <w:pPr>
        <w:pStyle w:val="Heading1"/>
        <w:rPr>
          <w:noProof/>
        </w:rPr>
      </w:pPr>
      <w:bookmarkStart w:id="48" w:name="_Toc481495908"/>
      <w:r>
        <w:rPr>
          <w:noProof/>
        </w:rPr>
        <w:br w:type="column"/>
      </w:r>
      <w:bookmarkStart w:id="49" w:name="_Toc1031059"/>
      <w:r w:rsidR="00A00123">
        <w:rPr>
          <w:noProof/>
        </w:rPr>
        <w:lastRenderedPageBreak/>
        <w:t>Section</w:t>
      </w:r>
      <w:r w:rsidR="0086372D">
        <w:rPr>
          <w:noProof/>
        </w:rPr>
        <w:t xml:space="preserve"> 4</w:t>
      </w:r>
      <w:r w:rsidR="00F301C7" w:rsidRPr="00F301C7">
        <w:rPr>
          <w:noProof/>
        </w:rPr>
        <w:t xml:space="preserve">: </w:t>
      </w:r>
      <w:r w:rsidR="00BD2BAB">
        <w:rPr>
          <w:noProof/>
        </w:rPr>
        <w:t xml:space="preserve"> </w:t>
      </w:r>
      <w:r w:rsidR="00F301C7" w:rsidRPr="00F301C7">
        <w:rPr>
          <w:noProof/>
        </w:rPr>
        <w:t>Estimating Health Impacts</w:t>
      </w:r>
      <w:bookmarkEnd w:id="48"/>
      <w:bookmarkEnd w:id="49"/>
      <w:r w:rsidR="00F301C7" w:rsidRPr="00F301C7">
        <w:rPr>
          <w:noProof/>
        </w:rPr>
        <w:t xml:space="preserve"> </w:t>
      </w:r>
    </w:p>
    <w:p w14:paraId="183A15E4" w14:textId="0C8FBD5A" w:rsidR="00F563A6" w:rsidRPr="00996EB2" w:rsidRDefault="0086372D" w:rsidP="008453E1">
      <w:pPr>
        <w:pStyle w:val="Heading2"/>
      </w:pPr>
      <w:bookmarkStart w:id="50" w:name="_Toc481495909"/>
      <w:bookmarkStart w:id="51" w:name="_Toc1031060"/>
      <w:r>
        <w:t>4.</w:t>
      </w:r>
      <w:r w:rsidR="006A7510" w:rsidRPr="00996EB2">
        <w:t xml:space="preserve">1 </w:t>
      </w:r>
      <w:r w:rsidR="00E50B88">
        <w:tab/>
      </w:r>
      <w:r w:rsidR="00F563A6" w:rsidRPr="00996EB2">
        <w:t xml:space="preserve">Create </w:t>
      </w:r>
      <w:r w:rsidR="0036460E">
        <w:t>A</w:t>
      </w:r>
      <w:r w:rsidR="00F563A6" w:rsidRPr="00996EB2">
        <w:t xml:space="preserve">ir </w:t>
      </w:r>
      <w:r w:rsidR="0036460E">
        <w:t>Q</w:t>
      </w:r>
      <w:r w:rsidR="00F563A6" w:rsidRPr="00996EB2">
        <w:t xml:space="preserve">uality </w:t>
      </w:r>
      <w:r w:rsidR="0036460E">
        <w:t>G</w:t>
      </w:r>
      <w:r w:rsidR="00F563A6" w:rsidRPr="00996EB2">
        <w:t>rids</w:t>
      </w:r>
      <w:bookmarkEnd w:id="50"/>
      <w:bookmarkEnd w:id="51"/>
      <w:r w:rsidR="00F563A6" w:rsidRPr="00996EB2">
        <w:t xml:space="preserve"> </w:t>
      </w:r>
    </w:p>
    <w:p w14:paraId="183A15E5" w14:textId="02E5A941" w:rsidR="009755C4" w:rsidRPr="00996EB2" w:rsidRDefault="009755C4" w:rsidP="00E50B88">
      <w:pPr>
        <w:pStyle w:val="Body"/>
        <w:rPr>
          <w:noProof/>
        </w:rPr>
      </w:pPr>
      <w:r w:rsidRPr="00996EB2">
        <w:rPr>
          <w:noProof/>
        </w:rPr>
        <w:t xml:space="preserve">BenMAP-CE estimates health impacts with user-supplied air quality data; the program is not </w:t>
      </w:r>
      <w:r w:rsidR="007E70BE">
        <w:rPr>
          <w:noProof/>
        </w:rPr>
        <w:t xml:space="preserve">and does not contain </w:t>
      </w:r>
      <w:r w:rsidRPr="00996EB2">
        <w:rPr>
          <w:noProof/>
        </w:rPr>
        <w:t>an air</w:t>
      </w:r>
      <w:r w:rsidR="007E70BE">
        <w:rPr>
          <w:noProof/>
        </w:rPr>
        <w:t xml:space="preserve"> </w:t>
      </w:r>
      <w:r w:rsidRPr="00996EB2">
        <w:rPr>
          <w:noProof/>
        </w:rPr>
        <w:t>quality model. BenMAP-CE provides three options for creating air quality grids: Model Direct,</w:t>
      </w:r>
      <w:r w:rsidR="007E70BE">
        <w:rPr>
          <w:noProof/>
        </w:rPr>
        <w:t xml:space="preserve"> </w:t>
      </w:r>
      <w:r w:rsidRPr="00996EB2">
        <w:rPr>
          <w:noProof/>
        </w:rPr>
        <w:t>Monitor Direct, and Monitor Rollback.</w:t>
      </w:r>
      <w:r w:rsidR="00121925">
        <w:rPr>
          <w:noProof/>
        </w:rPr>
        <w:t xml:space="preserve"> </w:t>
      </w:r>
      <w:r w:rsidRPr="00996EB2">
        <w:rPr>
          <w:noProof/>
        </w:rPr>
        <w:t xml:space="preserve">We will use a </w:t>
      </w:r>
      <w:r w:rsidR="009C1938" w:rsidRPr="00996EB2">
        <w:rPr>
          <w:noProof/>
        </w:rPr>
        <w:t xml:space="preserve">Monitor Rollback </w:t>
      </w:r>
      <w:r w:rsidRPr="00996EB2">
        <w:rPr>
          <w:noProof/>
        </w:rPr>
        <w:t>in this analysis.</w:t>
      </w:r>
      <w:r w:rsidR="007E70BE">
        <w:rPr>
          <w:noProof/>
        </w:rPr>
        <w:t xml:space="preserve"> A Model Direct analysis uses two separate modeled air quality grid surfaces and compares them to calculate an air quality delta by grid cell. A Monitor Direct analysis uses two separate monitoring-based air quality surfaces and compares them to calcualte an air quality </w:t>
      </w:r>
      <w:r w:rsidR="00666E81">
        <w:rPr>
          <w:noProof/>
        </w:rPr>
        <w:t>delta by the grid cell or admins</w:t>
      </w:r>
      <w:r w:rsidR="007E70BE">
        <w:rPr>
          <w:noProof/>
        </w:rPr>
        <w:t xml:space="preserve">trative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183A15E7" w14:textId="362095CB" w:rsidR="00F563A6" w:rsidRPr="00996EB2" w:rsidRDefault="00F563A6" w:rsidP="00E50B88">
      <w:pPr>
        <w:pStyle w:val="Body"/>
        <w:rPr>
          <w:noProof/>
        </w:rPr>
      </w:pPr>
      <w:r w:rsidRPr="00996EB2">
        <w:rPr>
          <w:noProof/>
        </w:rPr>
        <w:t>Now that you have loaded all the necessary files to create a new</w:t>
      </w:r>
      <w:r w:rsidR="00817011">
        <w:rPr>
          <w:noProof/>
        </w:rPr>
        <w:t xml:space="preserve"> India</w:t>
      </w:r>
      <w:r w:rsidRPr="00996EB2">
        <w:rPr>
          <w:noProof/>
        </w:rPr>
        <w:t xml:space="preserve"> setup, you </w:t>
      </w:r>
      <w:r w:rsidR="00E73004">
        <w:rPr>
          <w:noProof/>
        </w:rPr>
        <w:t>are ready to</w:t>
      </w:r>
      <w:r w:rsidRPr="00996EB2">
        <w:rPr>
          <w:noProof/>
        </w:rPr>
        <w:t xml:space="preserve"> begin your analysis. The first step of this process </w:t>
      </w:r>
      <w:r w:rsidR="006A7510" w:rsidRPr="00996EB2">
        <w:rPr>
          <w:noProof/>
        </w:rPr>
        <w:t xml:space="preserve">is creating air quality grids. </w:t>
      </w:r>
    </w:p>
    <w:p w14:paraId="183A15EA" w14:textId="027C7D6D" w:rsidR="009228E3" w:rsidRPr="00996EB2" w:rsidRDefault="007E70BE" w:rsidP="00FC6E51">
      <w:pPr>
        <w:pStyle w:val="bullet"/>
        <w:ind w:left="720"/>
      </w:pPr>
      <w:r>
        <w:t>Beginning</w:t>
      </w:r>
      <w:r w:rsidR="00277422" w:rsidRPr="00996EB2">
        <w:t xml:space="preserve"> on BenMAP</w:t>
      </w:r>
      <w:r w:rsidR="0048549C">
        <w:t>-CE</w:t>
      </w:r>
      <w:r w:rsidR="00277422" w:rsidRPr="00996EB2">
        <w:t xml:space="preserve">’s main screen, verify that </w:t>
      </w:r>
      <w:r w:rsidR="002B2742">
        <w:rPr>
          <w:i/>
        </w:rPr>
        <w:t>India</w:t>
      </w:r>
      <w:r w:rsidR="00277422" w:rsidRPr="00996EB2">
        <w:t xml:space="preserve"> is selected from the drop-down menu next to the File menu.</w:t>
      </w:r>
    </w:p>
    <w:p w14:paraId="183A15EB" w14:textId="7CD11F84" w:rsidR="00277422" w:rsidRPr="00996EB2" w:rsidRDefault="00A31B1F" w:rsidP="00FC6E51">
      <w:pPr>
        <w:pStyle w:val="bullet"/>
        <w:ind w:left="720"/>
      </w:pPr>
      <w:r>
        <w:t xml:space="preserve">You will first select which pollutant to use in your analysis. To do this, double click on </w:t>
      </w:r>
      <w:r>
        <w:rPr>
          <w:i/>
          <w:iCs/>
        </w:rPr>
        <w:t>Pollutant</w:t>
      </w:r>
      <w:r>
        <w:t>. The following window will appear:</w:t>
      </w:r>
    </w:p>
    <w:p w14:paraId="1AC529DC" w14:textId="3F9AC767" w:rsidR="00E50B88" w:rsidRPr="00E50B88" w:rsidRDefault="00B827E8" w:rsidP="00FC6E51">
      <w:pPr>
        <w:pStyle w:val="Body"/>
        <w:jc w:val="center"/>
      </w:pPr>
      <w:r>
        <w:rPr>
          <w:noProof/>
        </w:rPr>
        <w:drawing>
          <wp:inline distT="0" distB="0" distL="0" distR="0" wp14:anchorId="21715BF0" wp14:editId="23A03B07">
            <wp:extent cx="4320540" cy="2286000"/>
            <wp:effectExtent l="19050" t="19050" r="2286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320540" cy="2286000"/>
                    </a:xfrm>
                    <a:prstGeom prst="rect">
                      <a:avLst/>
                    </a:prstGeom>
                    <a:ln>
                      <a:solidFill>
                        <a:schemeClr val="bg1">
                          <a:lumMod val="65000"/>
                        </a:schemeClr>
                      </a:solidFill>
                    </a:ln>
                  </pic:spPr>
                </pic:pic>
              </a:graphicData>
            </a:graphic>
          </wp:inline>
        </w:drawing>
      </w:r>
    </w:p>
    <w:p w14:paraId="183A15ED" w14:textId="1E96D419" w:rsidR="006A2BE1" w:rsidRPr="00996EB2" w:rsidRDefault="00277422" w:rsidP="00FC6E51">
      <w:pPr>
        <w:pStyle w:val="bullet"/>
        <w:ind w:left="720"/>
      </w:pPr>
      <w:r w:rsidRPr="00996EB2">
        <w:t>With PM</w:t>
      </w:r>
      <w:r w:rsidRPr="000D44E5">
        <w:t>2.5</w:t>
      </w:r>
      <w:r w:rsidRPr="00B827E8">
        <w:t xml:space="preserve"> </w:t>
      </w:r>
      <w:r w:rsidRPr="00996EB2">
        <w:t xml:space="preserve">highlighted, click the </w:t>
      </w:r>
      <w:r w:rsidRPr="00996EB2">
        <w:rPr>
          <w:i/>
        </w:rPr>
        <w:t>Add</w:t>
      </w:r>
      <w:r w:rsidRPr="00996EB2">
        <w:t xml:space="preserve"> button to move it to the </w:t>
      </w:r>
      <w:r w:rsidRPr="00996EB2">
        <w:rPr>
          <w:i/>
        </w:rPr>
        <w:t>Selected Pollutant</w:t>
      </w:r>
      <w:r w:rsidRPr="00996EB2">
        <w:t xml:space="preserve"> box.</w:t>
      </w:r>
    </w:p>
    <w:p w14:paraId="7A7C40F0" w14:textId="77777777" w:rsidR="00ED6B16" w:rsidRDefault="00ED6B16">
      <w:pPr>
        <w:rPr>
          <w:rFonts w:asciiTheme="majorHAnsi" w:hAnsiTheme="majorHAnsi"/>
          <w:noProof/>
          <w:szCs w:val="28"/>
        </w:rPr>
      </w:pPr>
      <w:r>
        <w:br w:type="page"/>
      </w:r>
    </w:p>
    <w:p w14:paraId="183A15EE" w14:textId="56B5A45D" w:rsidR="006C7588" w:rsidRPr="004A0621" w:rsidRDefault="00ED6B16" w:rsidP="00FC6E51">
      <w:pPr>
        <w:pStyle w:val="bullet"/>
        <w:ind w:left="720"/>
      </w:pPr>
      <w:r>
        <w:lastRenderedPageBreak/>
        <w:drawing>
          <wp:anchor distT="0" distB="0" distL="114300" distR="114300" simplePos="0" relativeHeight="251675648" behindDoc="1" locked="0" layoutInCell="1" allowOverlap="1" wp14:anchorId="183A16C1" wp14:editId="2BF91693">
            <wp:simplePos x="0" y="0"/>
            <wp:positionH relativeFrom="margin">
              <wp:posOffset>3778250</wp:posOffset>
            </wp:positionH>
            <wp:positionV relativeFrom="paragraph">
              <wp:posOffset>19050</wp:posOffset>
            </wp:positionV>
            <wp:extent cx="2011045" cy="2343150"/>
            <wp:effectExtent l="19050" t="19050" r="27305" b="19050"/>
            <wp:wrapThrough wrapText="bothSides">
              <wp:wrapPolygon edited="0">
                <wp:start x="-205" y="-176"/>
                <wp:lineTo x="-205" y="21600"/>
                <wp:lineTo x="21689" y="21600"/>
                <wp:lineTo x="21689" y="-176"/>
                <wp:lineTo x="-205" y="-176"/>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2011045" cy="23431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77422" w:rsidRPr="00996EB2">
        <w:t xml:space="preserve">Click </w:t>
      </w:r>
      <w:r w:rsidR="00277422" w:rsidRPr="00996EB2">
        <w:rPr>
          <w:i/>
        </w:rPr>
        <w:t>OK.</w:t>
      </w:r>
      <w:r w:rsidR="006C7588">
        <w:rPr>
          <w:i/>
        </w:rPr>
        <w:t xml:space="preserve"> </w:t>
      </w:r>
      <w:r w:rsidR="006C7588">
        <w:t xml:space="preserve">The stoplight indicator for </w:t>
      </w:r>
      <w:r w:rsidR="006C7588">
        <w:rPr>
          <w:i/>
        </w:rPr>
        <w:t>Pollutant</w:t>
      </w:r>
      <w:r w:rsidR="00121925">
        <w:rPr>
          <w:i/>
        </w:rPr>
        <w:t xml:space="preserve"> </w:t>
      </w:r>
      <w:r w:rsidR="006C7588">
        <w:t>should change from yellow to green as shown on the figure to the right.</w:t>
      </w:r>
      <w:r w:rsidR="00EA1A58" w:rsidRPr="00EA1A58">
        <w:t xml:space="preserve"> </w:t>
      </w:r>
    </w:p>
    <w:p w14:paraId="183A15EF" w14:textId="6BD5EDD4" w:rsidR="009228E3" w:rsidRPr="00910708" w:rsidRDefault="00A31B1F" w:rsidP="00FC6E51">
      <w:pPr>
        <w:pStyle w:val="bullet"/>
        <w:ind w:left="720"/>
      </w:pPr>
      <w:r>
        <w:t>Next, you will specify the source of air quality data for your analysis. Double click on Baseline to open the Choose a Grid Creation Method dialogue box.</w:t>
      </w:r>
    </w:p>
    <w:p w14:paraId="183A15F0" w14:textId="73A94894" w:rsidR="006A2BE1" w:rsidRPr="00910708" w:rsidRDefault="00277422" w:rsidP="00FC6E51">
      <w:pPr>
        <w:pStyle w:val="bullet"/>
        <w:ind w:left="720"/>
      </w:pPr>
      <w:r w:rsidRPr="00910708">
        <w:t xml:space="preserve">Choose </w:t>
      </w:r>
      <w:r w:rsidRPr="00910708">
        <w:rPr>
          <w:i/>
        </w:rPr>
        <w:t>Monitor</w:t>
      </w:r>
      <w:r w:rsidR="006A2BE1" w:rsidRPr="00910708">
        <w:rPr>
          <w:i/>
        </w:rPr>
        <w:t xml:space="preserve"> Rollback</w:t>
      </w:r>
      <w:r w:rsidR="006A2BE1" w:rsidRPr="00910708">
        <w:t xml:space="preserve"> and for Grid Type, </w:t>
      </w:r>
      <w:r w:rsidRPr="00910708">
        <w:t>select</w:t>
      </w:r>
      <w:r w:rsidR="006A2BE1" w:rsidRPr="00910708">
        <w:t xml:space="preserve"> </w:t>
      </w:r>
      <w:r w:rsidR="00910708" w:rsidRPr="00910708">
        <w:rPr>
          <w:i/>
        </w:rPr>
        <w:t>India</w:t>
      </w:r>
      <w:r w:rsidR="0058404D" w:rsidRPr="00910708">
        <w:rPr>
          <w:i/>
        </w:rPr>
        <w:t xml:space="preserve"> </w:t>
      </w:r>
      <w:r w:rsidR="003715BB">
        <w:rPr>
          <w:i/>
        </w:rPr>
        <w:t>State</w:t>
      </w:r>
      <w:r w:rsidR="0058404D" w:rsidRPr="00910708">
        <w:rPr>
          <w:i/>
        </w:rPr>
        <w:t>s</w:t>
      </w:r>
      <w:r w:rsidR="006A2BE1" w:rsidRPr="00910708">
        <w:t>, which will interpolate th</w:t>
      </w:r>
      <w:r w:rsidR="0058404D" w:rsidRPr="00910708">
        <w:t xml:space="preserve">e air quality monitoring data by </w:t>
      </w:r>
      <w:r w:rsidR="00724920">
        <w:t>state</w:t>
      </w:r>
      <w:r w:rsidR="006A2BE1" w:rsidRPr="00910708">
        <w:t xml:space="preserve">. Click </w:t>
      </w:r>
      <w:r w:rsidR="006A2BE1" w:rsidRPr="00910708">
        <w:rPr>
          <w:i/>
        </w:rPr>
        <w:t>Next</w:t>
      </w:r>
      <w:r w:rsidR="006A2BE1" w:rsidRPr="00910708">
        <w:t>.</w:t>
      </w:r>
      <w:r w:rsidR="007213F7" w:rsidRPr="00910708">
        <w:t xml:space="preserve"> </w:t>
      </w:r>
    </w:p>
    <w:p w14:paraId="183A15F1" w14:textId="116F729B" w:rsidR="006A2BE1" w:rsidRPr="00910708" w:rsidRDefault="00DF3EA6" w:rsidP="00FC6E51">
      <w:pPr>
        <w:pStyle w:val="bullet"/>
        <w:ind w:left="720"/>
      </w:pPr>
      <w:r w:rsidRPr="00910708">
        <w:rPr>
          <w:rFonts w:asciiTheme="minorHAnsi" w:hAnsiTheme="minorHAnsi"/>
          <w:b/>
          <w:szCs w:val="22"/>
        </w:rPr>
        <mc:AlternateContent>
          <mc:Choice Requires="wps">
            <w:drawing>
              <wp:anchor distT="0" distB="0" distL="114300" distR="114300" simplePos="0" relativeHeight="251740160" behindDoc="0" locked="0" layoutInCell="1" allowOverlap="1" wp14:anchorId="6C43C60D" wp14:editId="0B478C1B">
                <wp:simplePos x="0" y="0"/>
                <wp:positionH relativeFrom="column">
                  <wp:posOffset>2743200</wp:posOffset>
                </wp:positionH>
                <wp:positionV relativeFrom="paragraph">
                  <wp:posOffset>422910</wp:posOffset>
                </wp:positionV>
                <wp:extent cx="3192145" cy="2000250"/>
                <wp:effectExtent l="0" t="0" r="27305" b="19050"/>
                <wp:wrapSquare wrapText="bothSides"/>
                <wp:docPr id="44" name="Rounded Rectangle 44"/>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A00BB1" w14:textId="4C0AF3A6" w:rsidR="00B427CA" w:rsidRPr="003624B0" w:rsidRDefault="00B427CA"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B427CA" w:rsidRPr="003624B0" w:rsidRDefault="00B427CA"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B427CA" w:rsidRPr="00760568" w:rsidRDefault="00B427CA"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C43C60D" id="Rounded Rectangle 44" o:spid="_x0000_s1033" style="position:absolute;left:0;text-align:left;margin-left:3in;margin-top:33.3pt;width:251.35pt;height:1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" fillcolor="#9ab5e4" strokecolor="#4f81bd">
                <v:fill color2="#e1e8f5" rotate="t" focusposition="1,1" focussize="" colors="0 #9ab5e4;.5 #c2d1ed;1 #e1e8f5" focus="100%" type="gradientRadial"/>
                <v:textbox>
                  <w:txbxContent>
                    <w:p w14:paraId="0FA00BB1" w14:textId="4C0AF3A6" w:rsidR="00B427CA" w:rsidRPr="003624B0" w:rsidRDefault="00B427CA"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B427CA" w:rsidRPr="003624B0" w:rsidRDefault="00B427CA"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B427CA" w:rsidRPr="00760568" w:rsidRDefault="00B427CA" w:rsidP="003624B0">
                      <w:pPr>
                        <w:pStyle w:val="boxbody"/>
                      </w:pPr>
                    </w:p>
                  </w:txbxContent>
                </v:textbox>
                <w10:wrap type="square"/>
              </v:roundrect>
            </w:pict>
          </mc:Fallback>
        </mc:AlternateContent>
      </w:r>
      <w:r w:rsidR="006A2BE1" w:rsidRPr="00910708">
        <w:t xml:space="preserve">In the Monitor Rollback dialogue box, </w:t>
      </w:r>
      <w:r w:rsidR="00277422" w:rsidRPr="00910708">
        <w:t xml:space="preserve">the </w:t>
      </w:r>
      <w:r w:rsidR="006A2BE1" w:rsidRPr="00910708">
        <w:rPr>
          <w:i/>
        </w:rPr>
        <w:t>Rollback Grid Type</w:t>
      </w:r>
      <w:r w:rsidR="00277422" w:rsidRPr="00910708">
        <w:t xml:space="preserve"> menu</w:t>
      </w:r>
      <w:r w:rsidR="006A2BE1" w:rsidRPr="00910708">
        <w:t xml:space="preserve"> will determine how you can specify rollback regions (for </w:t>
      </w:r>
      <w:r w:rsidR="00910708" w:rsidRPr="00910708">
        <w:t>India</w:t>
      </w:r>
      <w:r w:rsidR="0058404D" w:rsidRPr="00910708">
        <w:t xml:space="preserve"> as a whole o</w:t>
      </w:r>
      <w:r w:rsidR="001260BD" w:rsidRPr="00910708">
        <w:t>r</w:t>
      </w:r>
      <w:r w:rsidR="0058404D" w:rsidRPr="00910708">
        <w:t xml:space="preserve"> by </w:t>
      </w:r>
      <w:r w:rsidR="00910708" w:rsidRPr="00910708">
        <w:t xml:space="preserve">India </w:t>
      </w:r>
      <w:r w:rsidR="00817011">
        <w:t>states</w:t>
      </w:r>
      <w:r w:rsidR="006A2BE1" w:rsidRPr="00910708">
        <w:t xml:space="preserve">). </w:t>
      </w:r>
      <w:r w:rsidR="00EA7C51" w:rsidRPr="00910708">
        <w:t>Select</w:t>
      </w:r>
      <w:r w:rsidR="006A2BE1" w:rsidRPr="00910708">
        <w:t xml:space="preserve"> </w:t>
      </w:r>
      <w:r w:rsidR="00910708" w:rsidRPr="00910708">
        <w:rPr>
          <w:i/>
        </w:rPr>
        <w:t xml:space="preserve">India </w:t>
      </w:r>
      <w:r w:rsidR="003715BB">
        <w:rPr>
          <w:i/>
        </w:rPr>
        <w:t>State</w:t>
      </w:r>
      <w:r w:rsidR="0058404D" w:rsidRPr="00910708">
        <w:rPr>
          <w:i/>
        </w:rPr>
        <w:t>s</w:t>
      </w:r>
      <w:r w:rsidR="006A2BE1" w:rsidRPr="00910708">
        <w:rPr>
          <w:i/>
        </w:rPr>
        <w:t xml:space="preserve"> </w:t>
      </w:r>
      <w:r w:rsidR="006A2BE1" w:rsidRPr="00910708">
        <w:t>as</w:t>
      </w:r>
      <w:r w:rsidR="00EA7C51" w:rsidRPr="00910708">
        <w:t xml:space="preserve"> the Grid Type (this </w:t>
      </w:r>
      <w:r w:rsidR="006A2BE1" w:rsidRPr="00910708">
        <w:t>allow</w:t>
      </w:r>
      <w:r w:rsidR="00EA7C51" w:rsidRPr="00910708">
        <w:t>s</w:t>
      </w:r>
      <w:r w:rsidR="006A2BE1" w:rsidRPr="00910708">
        <w:t xml:space="preserve"> us to specify different rollback options for different </w:t>
      </w:r>
      <w:r w:rsidR="0058404D" w:rsidRPr="00910708">
        <w:t>districts</w:t>
      </w:r>
      <w:r w:rsidR="006A2BE1" w:rsidRPr="00910708">
        <w:t xml:space="preserve"> of the city, although </w:t>
      </w:r>
      <w:r w:rsidR="00F30488">
        <w:t xml:space="preserve">you </w:t>
      </w:r>
      <w:r w:rsidR="006A2BE1" w:rsidRPr="00910708">
        <w:t>will not be doing that in this analysis).</w:t>
      </w:r>
      <w:r w:rsidR="007213F7" w:rsidRPr="00910708">
        <w:rPr>
          <w:color w:val="FFFFFF" w:themeColor="background1"/>
        </w:rPr>
        <w:t xml:space="preserve"> </w:t>
      </w:r>
    </w:p>
    <w:p w14:paraId="183A15F7" w14:textId="5D35F06C" w:rsidR="0094441D" w:rsidRDefault="006A2BE1" w:rsidP="00FC6E51">
      <w:pPr>
        <w:pStyle w:val="bullet"/>
        <w:ind w:left="720"/>
      </w:pPr>
      <w:r w:rsidRPr="00910708">
        <w:t xml:space="preserve">Next, </w:t>
      </w:r>
      <w:r w:rsidR="00EA7C51" w:rsidRPr="00910708">
        <w:t xml:space="preserve">select </w:t>
      </w:r>
      <w:r w:rsidR="00910708" w:rsidRPr="00910708">
        <w:rPr>
          <w:i/>
        </w:rPr>
        <w:t>India</w:t>
      </w:r>
      <w:r w:rsidR="00EA7C51" w:rsidRPr="00910708">
        <w:rPr>
          <w:i/>
        </w:rPr>
        <w:t xml:space="preserve"> PM Monitors</w:t>
      </w:r>
      <w:r w:rsidR="00EA7C51" w:rsidRPr="00910708">
        <w:t xml:space="preserve"> from the </w:t>
      </w:r>
      <w:r w:rsidR="00EA7C51" w:rsidRPr="00910708">
        <w:rPr>
          <w:i/>
        </w:rPr>
        <w:t>Monitor Dataset</w:t>
      </w:r>
      <w:r w:rsidR="00EA7C51" w:rsidRPr="00910708">
        <w:t xml:space="preserve"> menu. Select </w:t>
      </w:r>
      <w:r w:rsidR="00910708" w:rsidRPr="00910708">
        <w:rPr>
          <w:i/>
        </w:rPr>
        <w:t>2011</w:t>
      </w:r>
      <w:r w:rsidR="00EA7C51" w:rsidRPr="00996EB2">
        <w:t xml:space="preserve"> from the Monitor Library Year menu. The window should look like this:</w:t>
      </w:r>
    </w:p>
    <w:p w14:paraId="69B0032C" w14:textId="79555731" w:rsidR="00124E3E" w:rsidRDefault="00DD5844" w:rsidP="00FC6E51">
      <w:pPr>
        <w:pStyle w:val="bullet"/>
        <w:numPr>
          <w:ilvl w:val="0"/>
          <w:numId w:val="0"/>
        </w:numPr>
        <w:ind w:left="360" w:hanging="360"/>
        <w:jc w:val="center"/>
      </w:pPr>
      <w:r w:rsidRPr="00910708">
        <w:drawing>
          <wp:inline distT="0" distB="0" distL="0" distR="0" wp14:anchorId="59FEEB95" wp14:editId="23A0ABD7">
            <wp:extent cx="2242185" cy="2390140"/>
            <wp:effectExtent l="0" t="0" r="571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242185" cy="2390140"/>
                    </a:xfrm>
                    <a:prstGeom prst="rect">
                      <a:avLst/>
                    </a:prstGeom>
                  </pic:spPr>
                </pic:pic>
              </a:graphicData>
            </a:graphic>
          </wp:inline>
        </w:drawing>
      </w:r>
    </w:p>
    <w:p w14:paraId="183A15FA" w14:textId="3C0BC163" w:rsidR="006A2BE1" w:rsidRDefault="001260BD" w:rsidP="00FC6E51">
      <w:pPr>
        <w:pStyle w:val="bullet"/>
        <w:ind w:left="720"/>
      </w:pPr>
      <w:r>
        <w:t xml:space="preserve">Click </w:t>
      </w:r>
      <w:r>
        <w:rPr>
          <w:i/>
        </w:rPr>
        <w:t xml:space="preserve">Next. </w:t>
      </w:r>
      <w:r w:rsidR="006A2BE1" w:rsidRPr="00996EB2">
        <w:t xml:space="preserve">The </w:t>
      </w:r>
      <w:r w:rsidR="006A2BE1" w:rsidRPr="00F81C29">
        <w:rPr>
          <w:b/>
        </w:rPr>
        <w:t>Monitor Rollback</w:t>
      </w:r>
      <w:r w:rsidR="006A2BE1" w:rsidRPr="00996EB2">
        <w:t xml:space="preserve"> window will now open with the map of </w:t>
      </w:r>
      <w:r w:rsidR="00910708" w:rsidRPr="003715BB">
        <w:t>India</w:t>
      </w:r>
      <w:r w:rsidR="0058404D" w:rsidRPr="003715BB">
        <w:t xml:space="preserve"> </w:t>
      </w:r>
      <w:r w:rsidR="003715BB" w:rsidRPr="003715BB">
        <w:t>State</w:t>
      </w:r>
      <w:r w:rsidR="0058404D" w:rsidRPr="003715BB">
        <w:t>s</w:t>
      </w:r>
      <w:r w:rsidR="006A2BE1" w:rsidRPr="00996EB2">
        <w:t xml:space="preserve"> and the location of the monitoring stations. Press </w:t>
      </w:r>
      <w:r w:rsidR="006A2BE1" w:rsidRPr="00996EB2">
        <w:rPr>
          <w:i/>
        </w:rPr>
        <w:t>Add Region</w:t>
      </w:r>
      <w:r w:rsidR="00EA7C51" w:rsidRPr="00996EB2">
        <w:rPr>
          <w:i/>
        </w:rPr>
        <w:t>,</w:t>
      </w:r>
      <w:r w:rsidR="006A2BE1" w:rsidRPr="00996EB2">
        <w:t xml:space="preserve"> and the </w:t>
      </w:r>
      <w:r w:rsidR="006A2BE1" w:rsidRPr="00996EB2">
        <w:rPr>
          <w:i/>
        </w:rPr>
        <w:t>Select Region R</w:t>
      </w:r>
      <w:r w:rsidR="00EA7C51" w:rsidRPr="00996EB2">
        <w:rPr>
          <w:i/>
        </w:rPr>
        <w:t>ollback Type</w:t>
      </w:r>
      <w:r w:rsidR="00EA7C51" w:rsidRPr="00996EB2">
        <w:t xml:space="preserve"> dialogue box will</w:t>
      </w:r>
      <w:r w:rsidR="006A2BE1" w:rsidRPr="00996EB2">
        <w:t xml:space="preserve"> open.</w:t>
      </w:r>
    </w:p>
    <w:p w14:paraId="183A15FB" w14:textId="55F7586A" w:rsidR="006A2BE1" w:rsidRPr="00996EB2" w:rsidRDefault="006A2BE1" w:rsidP="00FC6E51">
      <w:pPr>
        <w:pStyle w:val="bullet"/>
        <w:ind w:left="720"/>
      </w:pPr>
      <w:r w:rsidRPr="00996EB2">
        <w:lastRenderedPageBreak/>
        <w:t xml:space="preserve">Three rollback options are available. </w:t>
      </w:r>
      <w:r w:rsidRPr="008427C7">
        <w:t xml:space="preserve">Select </w:t>
      </w:r>
      <w:r w:rsidR="00BF7466" w:rsidRPr="008427C7">
        <w:rPr>
          <w:i/>
        </w:rPr>
        <w:t xml:space="preserve">Rollback to </w:t>
      </w:r>
      <w:r w:rsidR="00774D3D">
        <w:rPr>
          <w:i/>
        </w:rPr>
        <w:t xml:space="preserve">a </w:t>
      </w:r>
      <w:r w:rsidR="00BF7466" w:rsidRPr="008427C7">
        <w:rPr>
          <w:i/>
        </w:rPr>
        <w:t>Standard</w:t>
      </w:r>
      <w:r w:rsidRPr="008427C7">
        <w:t xml:space="preserve"> and press </w:t>
      </w:r>
      <w:r w:rsidRPr="008427C7">
        <w:rPr>
          <w:i/>
        </w:rPr>
        <w:t>OK</w:t>
      </w:r>
      <w:r w:rsidR="00BF7466" w:rsidRPr="008427C7">
        <w:t xml:space="preserve">. </w:t>
      </w:r>
      <w:r w:rsidR="000359D0" w:rsidRPr="008427C7">
        <w:t>Choose D24HourMean from the dropdown box for Daily Metric</w:t>
      </w:r>
      <w:r w:rsidR="001C12B7">
        <w:t xml:space="preserve">. Do not </w:t>
      </w:r>
      <w:r w:rsidR="00724920">
        <w:t xml:space="preserve">select anything under </w:t>
      </w:r>
      <w:r w:rsidR="000359D0" w:rsidRPr="008427C7">
        <w:t>Seasonal Metric</w:t>
      </w:r>
      <w:r w:rsidR="001C12B7">
        <w:t xml:space="preserve"> and Annual Statistic</w:t>
      </w:r>
      <w:r w:rsidR="000359D0" w:rsidRPr="008427C7">
        <w:t xml:space="preserve">. </w:t>
      </w:r>
      <w:r w:rsidR="00724920">
        <w:t>Make sure</w:t>
      </w:r>
      <w:r w:rsidR="000359D0" w:rsidRPr="008427C7">
        <w:t xml:space="preserve"> ordinality </w:t>
      </w:r>
      <w:r w:rsidR="00724920">
        <w:t>is set</w:t>
      </w:r>
      <w:r w:rsidR="000359D0" w:rsidRPr="008427C7">
        <w:t xml:space="preserve"> to 1, meaning that the highest </w:t>
      </w:r>
      <w:r w:rsidR="001C12B7">
        <w:t>daily</w:t>
      </w:r>
      <w:r w:rsidR="001C12B7" w:rsidRPr="008427C7">
        <w:t xml:space="preserve"> </w:t>
      </w:r>
      <w:r w:rsidR="000359D0" w:rsidRPr="008427C7">
        <w:t xml:space="preserve">mean for each </w:t>
      </w:r>
      <w:r w:rsidR="00DD0574" w:rsidRPr="008427C7">
        <w:t>state</w:t>
      </w:r>
      <w:r w:rsidR="000359D0" w:rsidRPr="008427C7">
        <w:t xml:space="preserve"> must reach attainment. </w:t>
      </w:r>
      <w:r w:rsidR="00F642F7">
        <w:t>Under Standard enter “15” ug/m</w:t>
      </w:r>
      <w:r w:rsidR="00F642F7">
        <w:rPr>
          <w:vertAlign w:val="superscript"/>
        </w:rPr>
        <w:t>3</w:t>
      </w:r>
      <w:r w:rsidR="00F642F7">
        <w:t xml:space="preserve">, the standard being analyzed in this scenario. </w:t>
      </w:r>
      <w:r w:rsidR="000359D0" w:rsidRPr="008427C7">
        <w:t xml:space="preserve">For Rollback Methods, select </w:t>
      </w:r>
      <w:r w:rsidR="000359D0" w:rsidRPr="00724920">
        <w:rPr>
          <w:i/>
        </w:rPr>
        <w:t>Percentage</w:t>
      </w:r>
      <w:r w:rsidR="000359D0" w:rsidRPr="008427C7">
        <w:t xml:space="preserve"> for Interday Rollback Method and </w:t>
      </w:r>
      <w:r w:rsidR="00F642F7">
        <w:t xml:space="preserve">enter </w:t>
      </w:r>
      <w:r w:rsidR="000359D0" w:rsidRPr="008427C7">
        <w:t>“</w:t>
      </w:r>
      <w:r w:rsidR="001F102E">
        <w:t>5.8</w:t>
      </w:r>
      <w:r w:rsidR="000359D0" w:rsidRPr="008427C7">
        <w:t>” for Background. This means that for each area that has not reached the standard, the analysis will rollback the PM</w:t>
      </w:r>
      <w:r w:rsidR="000359D0" w:rsidRPr="00C67480">
        <w:rPr>
          <w:vertAlign w:val="subscript"/>
        </w:rPr>
        <w:t>2.5</w:t>
      </w:r>
      <w:r w:rsidR="000359D0" w:rsidRPr="008427C7">
        <w:t xml:space="preserve"> concentrations</w:t>
      </w:r>
      <w:r w:rsidR="00B427CA">
        <w:t xml:space="preserve"> u</w:t>
      </w:r>
      <w:r w:rsidR="000359D0" w:rsidRPr="008427C7">
        <w:t xml:space="preserve">ntil the standard is met. </w:t>
      </w:r>
      <w:r w:rsidRPr="008427C7">
        <w:t xml:space="preserve">Next, select the </w:t>
      </w:r>
      <w:r w:rsidR="00BF7466" w:rsidRPr="008427C7">
        <w:rPr>
          <w:i/>
        </w:rPr>
        <w:t>India</w:t>
      </w:r>
      <w:r w:rsidR="0058404D" w:rsidRPr="008427C7">
        <w:rPr>
          <w:i/>
        </w:rPr>
        <w:t xml:space="preserve"> </w:t>
      </w:r>
      <w:r w:rsidR="00DD0574" w:rsidRPr="008427C7">
        <w:rPr>
          <w:i/>
        </w:rPr>
        <w:t>State</w:t>
      </w:r>
      <w:r w:rsidR="0058404D" w:rsidRPr="008427C7">
        <w:rPr>
          <w:i/>
        </w:rPr>
        <w:t>s</w:t>
      </w:r>
      <w:r w:rsidRPr="008427C7">
        <w:t xml:space="preserve"> by clicking </w:t>
      </w:r>
      <w:r w:rsidRPr="008427C7">
        <w:rPr>
          <w:i/>
        </w:rPr>
        <w:t>Select All</w:t>
      </w:r>
      <w:r w:rsidRPr="008427C7">
        <w:t>. Your screen should look like this (the colors may vary):</w:t>
      </w:r>
    </w:p>
    <w:p w14:paraId="183A15FC" w14:textId="5EB2C0C4" w:rsidR="00EA7C51" w:rsidRPr="00996EB2" w:rsidRDefault="001F102E" w:rsidP="00FC6E51">
      <w:pPr>
        <w:autoSpaceDE w:val="0"/>
        <w:autoSpaceDN w:val="0"/>
        <w:adjustRightInd w:val="0"/>
        <w:spacing w:after="0"/>
        <w:jc w:val="center"/>
        <w:rPr>
          <w:rFonts w:asciiTheme="majorHAnsi" w:hAnsiTheme="majorHAnsi"/>
          <w:noProof/>
        </w:rPr>
      </w:pPr>
      <w:r>
        <w:rPr>
          <w:noProof/>
        </w:rPr>
        <w:drawing>
          <wp:inline distT="0" distB="0" distL="0" distR="0" wp14:anchorId="4F1F8780" wp14:editId="4218B7D3">
            <wp:extent cx="5485335" cy="3431264"/>
            <wp:effectExtent l="0" t="0" r="127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487814" cy="3432815"/>
                    </a:xfrm>
                    <a:prstGeom prst="rect">
                      <a:avLst/>
                    </a:prstGeom>
                  </pic:spPr>
                </pic:pic>
              </a:graphicData>
            </a:graphic>
          </wp:inline>
        </w:drawing>
      </w:r>
    </w:p>
    <w:p w14:paraId="6F2004B0" w14:textId="77777777" w:rsidR="00977D95" w:rsidRDefault="00977D95" w:rsidP="00F642F7">
      <w:pPr>
        <w:autoSpaceDE w:val="0"/>
        <w:autoSpaceDN w:val="0"/>
        <w:adjustRightInd w:val="0"/>
        <w:spacing w:after="0"/>
        <w:ind w:left="720"/>
        <w:rPr>
          <w:noProof/>
        </w:rPr>
      </w:pPr>
    </w:p>
    <w:p w14:paraId="183A15FD" w14:textId="7AEF33E4" w:rsidR="00F563A6" w:rsidRDefault="006A2BE1" w:rsidP="00FC6E51">
      <w:pPr>
        <w:pStyle w:val="bullet"/>
        <w:ind w:left="720"/>
      </w:pPr>
      <w:r w:rsidRPr="00996EB2">
        <w:t xml:space="preserve">Click </w:t>
      </w:r>
      <w:r w:rsidRPr="00A76A3B">
        <w:rPr>
          <w:i/>
        </w:rPr>
        <w:t>Next</w:t>
      </w:r>
      <w:r w:rsidRPr="00A76A3B">
        <w:t xml:space="preserve"> and then </w:t>
      </w:r>
      <w:r w:rsidRPr="00A76A3B">
        <w:rPr>
          <w:i/>
        </w:rPr>
        <w:t>Go</w:t>
      </w:r>
      <w:r w:rsidRPr="00A76A3B">
        <w:t>.</w:t>
      </w:r>
      <w:r w:rsidR="00121925">
        <w:t xml:space="preserve"> </w:t>
      </w:r>
      <w:r w:rsidR="00E73004" w:rsidRPr="00A76A3B">
        <w:t xml:space="preserve">Two windows will open, the first for baseline, and the second for control. </w:t>
      </w:r>
      <w:r w:rsidRPr="00A76A3B">
        <w:t>Enter “</w:t>
      </w:r>
      <w:r w:rsidR="00BF7466" w:rsidRPr="00A76A3B">
        <w:t>India</w:t>
      </w:r>
      <w:r w:rsidR="00641BDE" w:rsidRPr="00A76A3B">
        <w:t>_PM_</w:t>
      </w:r>
      <w:r w:rsidRPr="00A76A3B">
        <w:t xml:space="preserve">Baseline” as the file name for the baseline </w:t>
      </w:r>
      <w:r w:rsidR="00F642F7" w:rsidRPr="00996EB2">
        <w:t>air quality grid</w:t>
      </w:r>
      <w:r w:rsidR="00F642F7" w:rsidRPr="00A76A3B">
        <w:t xml:space="preserve"> </w:t>
      </w:r>
      <w:r w:rsidRPr="00A76A3B">
        <w:t>and “</w:t>
      </w:r>
      <w:r w:rsidR="00BF7466" w:rsidRPr="00A76A3B">
        <w:t>India</w:t>
      </w:r>
      <w:r w:rsidR="00641BDE" w:rsidRPr="00A76A3B">
        <w:t>_PM_</w:t>
      </w:r>
      <w:r w:rsidR="00BF7466" w:rsidRPr="00A76A3B">
        <w:t>15_R</w:t>
      </w:r>
      <w:r w:rsidR="00BF7466">
        <w:t>ollback_Std</w:t>
      </w:r>
      <w:r w:rsidRPr="00996EB2">
        <w:t>” as the file name for the control air quality grid.</w:t>
      </w:r>
    </w:p>
    <w:p w14:paraId="183A15FE" w14:textId="42058707" w:rsidR="00A27286" w:rsidRDefault="00F642F7" w:rsidP="00FC6E51">
      <w:pPr>
        <w:pStyle w:val="bullet"/>
        <w:ind w:left="720"/>
      </w:pPr>
      <w:r>
        <w:br w:type="column"/>
      </w:r>
      <w:r w:rsidR="008B4C34" w:rsidRPr="00996EB2">
        <w:lastRenderedPageBreak/>
        <w:t xml:space="preserve">BenMAP-CE will now roll-back and interpolate the monitor concentrations. Once it has completed this step, you will </w:t>
      </w:r>
      <w:r w:rsidR="00EA7C51" w:rsidRPr="00996EB2">
        <w:t xml:space="preserve">be </w:t>
      </w:r>
      <w:r w:rsidR="008B4C34" w:rsidRPr="00996EB2">
        <w:t>return</w:t>
      </w:r>
      <w:r w:rsidR="00EA7C51" w:rsidRPr="00996EB2">
        <w:t>ed</w:t>
      </w:r>
      <w:r w:rsidR="008B4C34" w:rsidRPr="00996EB2">
        <w:t xml:space="preserve"> to the main screen</w:t>
      </w:r>
      <w:r w:rsidR="00A27286">
        <w:t xml:space="preserve"> and the stoplight indicator for Sou</w:t>
      </w:r>
      <w:r w:rsidR="00546B3C">
        <w:t>r</w:t>
      </w:r>
      <w:r w:rsidR="00A27286">
        <w:t>ce of Air Quality Data (PM</w:t>
      </w:r>
      <w:r w:rsidR="00A27286" w:rsidRPr="00DA0AA7">
        <w:t>2.5</w:t>
      </w:r>
      <w:r w:rsidR="00A27286">
        <w:t>) should turn from yellow to green as shown in the figure to the right.</w:t>
      </w:r>
    </w:p>
    <w:p w14:paraId="183A15FF" w14:textId="5DA2CFCB" w:rsidR="00EA7C51" w:rsidRDefault="00F642F7" w:rsidP="00FC6E51">
      <w:pPr>
        <w:pStyle w:val="bullet"/>
        <w:ind w:left="720"/>
      </w:pPr>
      <w:r>
        <w:drawing>
          <wp:anchor distT="0" distB="0" distL="114300" distR="114300" simplePos="0" relativeHeight="251671552" behindDoc="1" locked="0" layoutInCell="1" allowOverlap="1" wp14:anchorId="183A16C7" wp14:editId="6BFF5E6C">
            <wp:simplePos x="0" y="0"/>
            <wp:positionH relativeFrom="column">
              <wp:posOffset>3837305</wp:posOffset>
            </wp:positionH>
            <wp:positionV relativeFrom="paragraph">
              <wp:posOffset>-829310</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B4C34" w:rsidRPr="00996EB2">
        <w:t xml:space="preserve">Double-click </w:t>
      </w:r>
      <w:r w:rsidR="008B4C34" w:rsidRPr="00996EB2">
        <w:rPr>
          <w:i/>
        </w:rPr>
        <w:t>Air quality delta (baseline-control)</w:t>
      </w:r>
      <w:r w:rsidR="008B4C34" w:rsidRPr="00996EB2">
        <w:t xml:space="preserve">. </w:t>
      </w:r>
      <w:r w:rsidR="007E70BE">
        <w:t xml:space="preserve">This map shows the change in air quality between the baseline and control air quality scenarios. </w:t>
      </w:r>
      <w:r w:rsidR="008B4C34" w:rsidRPr="00996EB2">
        <w:t xml:space="preserve">Your screen should look something like this (the colors may vary, but the pattern should be the same): </w:t>
      </w:r>
    </w:p>
    <w:p w14:paraId="16D11311" w14:textId="77777777" w:rsidR="00FC6E51" w:rsidRDefault="00FC6E51" w:rsidP="00FC6E51">
      <w:pPr>
        <w:pStyle w:val="bullet"/>
        <w:numPr>
          <w:ilvl w:val="0"/>
          <w:numId w:val="0"/>
        </w:numPr>
        <w:ind w:left="720"/>
      </w:pPr>
    </w:p>
    <w:p w14:paraId="6D7CACC4" w14:textId="0223A329" w:rsidR="00977D95" w:rsidRDefault="00E4630C" w:rsidP="00E4630C">
      <w:pPr>
        <w:pStyle w:val="Body"/>
        <w:jc w:val="center"/>
      </w:pPr>
      <w:r>
        <w:rPr>
          <w:noProof/>
        </w:rPr>
        <w:drawing>
          <wp:inline distT="0" distB="0" distL="0" distR="0" wp14:anchorId="2C371C42" wp14:editId="37B689A8">
            <wp:extent cx="5562423" cy="3810367"/>
            <wp:effectExtent l="0" t="0" r="63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5562423" cy="3810367"/>
                    </a:xfrm>
                    <a:prstGeom prst="rect">
                      <a:avLst/>
                    </a:prstGeom>
                  </pic:spPr>
                </pic:pic>
              </a:graphicData>
            </a:graphic>
          </wp:inline>
        </w:drawing>
      </w:r>
    </w:p>
    <w:p w14:paraId="183A1601" w14:textId="7D006CE2" w:rsidR="008B4C34" w:rsidRPr="00996EB2" w:rsidRDefault="008B4C34" w:rsidP="00FC6E51">
      <w:pPr>
        <w:pStyle w:val="bullet"/>
        <w:ind w:left="720"/>
      </w:pPr>
      <w:r w:rsidRPr="00996EB2">
        <w:t>Determine the air quality change in one of the grid cells by using the Identify tool</w:t>
      </w:r>
      <w:r w:rsidR="00CD09BC" w:rsidRPr="00996EB2">
        <w:t xml:space="preserve"> </w:t>
      </w:r>
      <w:r w:rsidR="00F642F7" w:rsidRPr="00DA0AA7">
        <w:rPr>
          <w:position w:val="-8"/>
        </w:rPr>
        <w:drawing>
          <wp:inline distT="0" distB="0" distL="0" distR="0" wp14:anchorId="4E8B81D5" wp14:editId="4B866C68">
            <wp:extent cx="262551" cy="232545"/>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261295" cy="231432"/>
                    </a:xfrm>
                    <a:prstGeom prst="rect">
                      <a:avLst/>
                    </a:prstGeom>
                  </pic:spPr>
                </pic:pic>
              </a:graphicData>
            </a:graphic>
          </wp:inline>
        </w:drawing>
      </w:r>
      <w:r w:rsidR="00CD09BC" w:rsidRPr="00996EB2">
        <w:t>, located in the</w:t>
      </w:r>
      <w:r w:rsidR="00F64DF6">
        <w:t xml:space="preserve"> vertical toolbar, and clicking</w:t>
      </w:r>
      <w:r w:rsidR="00CD09BC" w:rsidRPr="00996EB2">
        <w:t xml:space="preserve"> on a location on the colored map. </w:t>
      </w:r>
      <w:r w:rsidRPr="00996EB2">
        <w:t xml:space="preserve">This will bring up the </w:t>
      </w:r>
      <w:r w:rsidRPr="00F81C29">
        <w:rPr>
          <w:b/>
        </w:rPr>
        <w:t>Identify</w:t>
      </w:r>
      <w:r w:rsidRPr="00996EB2">
        <w:t xml:space="preserve"> window</w:t>
      </w:r>
      <w:r w:rsidR="00CD09BC" w:rsidRPr="00996EB2">
        <w:t xml:space="preserve"> and provide more information about that place on the air quality map</w:t>
      </w:r>
      <w:r w:rsidRPr="00996EB2">
        <w:t>.</w:t>
      </w:r>
      <w:r w:rsidR="00C67480" w:rsidRPr="00C67480">
        <w:rPr>
          <w:rStyle w:val="FootnoteReference"/>
        </w:rPr>
        <w:t xml:space="preserve"> </w:t>
      </w:r>
      <w:r w:rsidR="00C67480">
        <w:rPr>
          <w:rStyle w:val="FootnoteReference"/>
        </w:rPr>
        <w:footnoteReference w:id="9"/>
      </w:r>
    </w:p>
    <w:p w14:paraId="3754F78E" w14:textId="34DBFC72" w:rsidR="00977D95" w:rsidRDefault="00F642F7" w:rsidP="00977D95">
      <w:pPr>
        <w:pStyle w:val="Body"/>
        <w:rPr>
          <w:noProof/>
        </w:rPr>
      </w:pPr>
      <w:r w:rsidRPr="003624B0">
        <w:rPr>
          <w:rFonts w:asciiTheme="minorHAnsi" w:hAnsiTheme="minorHAnsi"/>
          <w:noProof/>
        </w:rPr>
        <w:lastRenderedPageBreak/>
        <mc:AlternateContent>
          <mc:Choice Requires="wps">
            <w:drawing>
              <wp:anchor distT="0" distB="0" distL="114300" distR="114300" simplePos="0" relativeHeight="251742208" behindDoc="0" locked="0" layoutInCell="1" allowOverlap="1" wp14:anchorId="0005D725" wp14:editId="3430FBD7">
                <wp:simplePos x="0" y="0"/>
                <wp:positionH relativeFrom="column">
                  <wp:posOffset>240030</wp:posOffset>
                </wp:positionH>
                <wp:positionV relativeFrom="paragraph">
                  <wp:posOffset>-289560</wp:posOffset>
                </wp:positionV>
                <wp:extent cx="5524500" cy="942975"/>
                <wp:effectExtent l="0" t="0" r="19050" b="28575"/>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19B854E9" w14:textId="3C363BAE" w:rsidR="00B427CA" w:rsidRPr="007065C0" w:rsidRDefault="00B427CA" w:rsidP="003624B0">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5.2.2 to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005D725" id="Rounded Rectangle 45" o:spid="_x0000_s1034" style="position:absolute;margin-left:18.9pt;margin-top:-22.8pt;width:435pt;height:74.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" filled="f" strokecolor="#4f81bd [3204]">
                <v:textbox>
                  <w:txbxContent>
                    <w:p w14:paraId="19B854E9" w14:textId="3C363BAE" w:rsidR="00B427CA" w:rsidRPr="007065C0" w:rsidRDefault="00B427CA" w:rsidP="003624B0">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5.2.2 to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v:textbox>
                <w10:wrap type="square"/>
              </v:roundrect>
            </w:pict>
          </mc:Fallback>
        </mc:AlternateContent>
      </w:r>
    </w:p>
    <w:bookmarkStart w:id="53" w:name="_Toc481495911"/>
    <w:bookmarkStart w:id="54" w:name="_Toc1031061"/>
    <w:p w14:paraId="183A1608" w14:textId="16B3433F" w:rsidR="00835D9F" w:rsidRPr="00996EB2" w:rsidRDefault="00FC6E51" w:rsidP="008453E1">
      <w:pPr>
        <w:pStyle w:val="Heading2"/>
      </w:pPr>
      <w:r w:rsidRPr="003624B0">
        <w:rPr>
          <w:rFonts w:asciiTheme="minorHAnsi" w:hAnsiTheme="minorHAnsi"/>
          <w:b w:val="0"/>
          <w:noProof/>
        </w:rPr>
        <mc:AlternateContent>
          <mc:Choice Requires="wps">
            <w:drawing>
              <wp:anchor distT="0" distB="0" distL="114300" distR="114300" simplePos="0" relativeHeight="251744256" behindDoc="0" locked="0" layoutInCell="1" allowOverlap="1" wp14:anchorId="264A2C4E" wp14:editId="4D6BD1F4">
                <wp:simplePos x="0" y="0"/>
                <wp:positionH relativeFrom="column">
                  <wp:posOffset>3018155</wp:posOffset>
                </wp:positionH>
                <wp:positionV relativeFrom="paragraph">
                  <wp:posOffset>201930</wp:posOffset>
                </wp:positionV>
                <wp:extent cx="3007995" cy="3168650"/>
                <wp:effectExtent l="0" t="0" r="20955" b="12700"/>
                <wp:wrapSquare wrapText="bothSides"/>
                <wp:docPr id="46" name="Rounded Rectangle 46"/>
                <wp:cNvGraphicFramePr/>
                <a:graphic xmlns:a="http://schemas.openxmlformats.org/drawingml/2006/main">
                  <a:graphicData uri="http://schemas.microsoft.com/office/word/2010/wordprocessingShape">
                    <wps:wsp>
                      <wps:cNvSpPr/>
                      <wps:spPr>
                        <a:xfrm>
                          <a:off x="0" y="0"/>
                          <a:ext cx="3007995" cy="31686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4977957" w14:textId="26B94D41" w:rsidR="00B427CA" w:rsidRPr="003624B0" w:rsidRDefault="00B427CA"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B427CA" w:rsidRPr="003624B0" w:rsidRDefault="00B427CA"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B427CA" w:rsidRPr="00760568" w:rsidRDefault="00B427CA"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64A2C4E" id="Rounded Rectangle 46" o:spid="_x0000_s1035" style="position:absolute;left:0;text-align:left;margin-left:237.65pt;margin-top:15.9pt;width:236.85pt;height:249.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" fillcolor="#9ab5e4" strokecolor="#4f81bd">
                <v:fill color2="#e1e8f5" rotate="t" focusposition="1,1" focussize="" colors="0 #9ab5e4;.5 #c2d1ed;1 #e1e8f5" focus="100%" type="gradientRadial"/>
                <v:textbox>
                  <w:txbxContent>
                    <w:p w14:paraId="44977957" w14:textId="26B94D41" w:rsidR="00B427CA" w:rsidRPr="003624B0" w:rsidRDefault="00B427CA"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B427CA" w:rsidRPr="003624B0" w:rsidRDefault="00B427CA"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B427CA" w:rsidRPr="00760568" w:rsidRDefault="00B427CA" w:rsidP="003624B0">
                      <w:pPr>
                        <w:pStyle w:val="boxbody"/>
                      </w:pPr>
                    </w:p>
                  </w:txbxContent>
                </v:textbox>
                <w10:wrap type="square"/>
              </v:roundrect>
            </w:pict>
          </mc:Fallback>
        </mc:AlternateContent>
      </w:r>
      <w:r w:rsidR="0086372D">
        <w:t>4.</w:t>
      </w:r>
      <w:r w:rsidR="00E4630C">
        <w:t>2</w:t>
      </w:r>
      <w:r w:rsidR="006A7510" w:rsidRPr="00996EB2">
        <w:t xml:space="preserve"> </w:t>
      </w:r>
      <w:r w:rsidR="00977D95">
        <w:tab/>
      </w:r>
      <w:r w:rsidR="00835D9F" w:rsidRPr="00996EB2">
        <w:t>Estimate Health Impacts</w:t>
      </w:r>
      <w:bookmarkEnd w:id="53"/>
      <w:bookmarkEnd w:id="54"/>
    </w:p>
    <w:p w14:paraId="220947BC" w14:textId="1D2053E3" w:rsidR="00B226EC" w:rsidRDefault="004E7992" w:rsidP="00977D95">
      <w:pPr>
        <w:pStyle w:val="Body"/>
        <w:rPr>
          <w:noProof/>
        </w:rPr>
      </w:pPr>
      <w:r>
        <w:rPr>
          <w:noProof/>
        </w:rPr>
        <w:t>When you</w:t>
      </w:r>
      <w:r w:rsidRPr="00996EB2">
        <w:rPr>
          <w:noProof/>
        </w:rPr>
        <w:t xml:space="preserve"> </w:t>
      </w:r>
      <w:r w:rsidR="00835D9F" w:rsidRPr="00996EB2">
        <w:rPr>
          <w:noProof/>
        </w:rPr>
        <w:t xml:space="preserve">estimate health benefits, </w:t>
      </w:r>
      <w:r>
        <w:rPr>
          <w:noProof/>
        </w:rPr>
        <w:t xml:space="preserve">the results will be stored in a file with the extension “*.cfgrx”. This file includes the BenMAP configuration specifying the air quality grids, health impact functions, </w:t>
      </w:r>
      <w:r w:rsidR="00835D9F" w:rsidRPr="00996EB2">
        <w:rPr>
          <w:noProof/>
        </w:rPr>
        <w:t xml:space="preserve">population data, and other parameters necessary for an analysis. The results </w:t>
      </w:r>
      <w:r>
        <w:rPr>
          <w:noProof/>
        </w:rPr>
        <w:t xml:space="preserve">included in the file </w:t>
      </w:r>
      <w:r w:rsidR="00835D9F" w:rsidRPr="00996EB2">
        <w:rPr>
          <w:noProof/>
        </w:rPr>
        <w:t>are the estimated health impacts associated within each air quality grid cell</w:t>
      </w:r>
      <w:r w:rsidR="00977D95">
        <w:rPr>
          <w:noProof/>
        </w:rPr>
        <w:t xml:space="preserve"> </w:t>
      </w:r>
      <w:r w:rsidR="00835D9F" w:rsidRPr="00996EB2">
        <w:rPr>
          <w:noProof/>
        </w:rPr>
        <w:t xml:space="preserve">for a </w:t>
      </w:r>
      <w:r w:rsidR="00835D9F" w:rsidRPr="00DD0574">
        <w:rPr>
          <w:noProof/>
        </w:rPr>
        <w:t xml:space="preserve">given scenario. In this example, </w:t>
      </w:r>
      <w:r w:rsidR="00F30488">
        <w:rPr>
          <w:noProof/>
        </w:rPr>
        <w:t xml:space="preserve">you </w:t>
      </w:r>
      <w:r w:rsidR="00835D9F" w:rsidRPr="00DD0574">
        <w:rPr>
          <w:noProof/>
        </w:rPr>
        <w:t xml:space="preserve">are estimating the number of avoided health impacts associated with </w:t>
      </w:r>
      <w:r w:rsidR="004E43DA" w:rsidRPr="00DD0574">
        <w:rPr>
          <w:noProof/>
        </w:rPr>
        <w:t xml:space="preserve">a </w:t>
      </w:r>
      <w:r w:rsidR="00F54FE3" w:rsidRPr="00DD0574">
        <w:rPr>
          <w:noProof/>
        </w:rPr>
        <w:t>PM</w:t>
      </w:r>
      <w:r w:rsidR="00F54FE3" w:rsidRPr="00DD0574">
        <w:rPr>
          <w:noProof/>
          <w:vertAlign w:val="subscript"/>
        </w:rPr>
        <w:t>2.5</w:t>
      </w:r>
      <w:r w:rsidR="00F54FE3" w:rsidRPr="00996EB2">
        <w:rPr>
          <w:noProof/>
        </w:rPr>
        <w:t xml:space="preserve"> </w:t>
      </w:r>
      <w:r w:rsidR="00F54FE3" w:rsidRPr="00DD0574">
        <w:rPr>
          <w:noProof/>
        </w:rPr>
        <w:t xml:space="preserve">standard </w:t>
      </w:r>
      <w:r w:rsidR="007C191C" w:rsidRPr="00DD0574">
        <w:rPr>
          <w:noProof/>
        </w:rPr>
        <w:t>of 15 ug/m</w:t>
      </w:r>
      <w:r w:rsidR="007C191C" w:rsidRPr="00F54FE3">
        <w:rPr>
          <w:noProof/>
          <w:vertAlign w:val="superscript"/>
        </w:rPr>
        <w:t>3</w:t>
      </w:r>
      <w:r w:rsidR="00835D9F" w:rsidRPr="00996EB2">
        <w:rPr>
          <w:noProof/>
        </w:rPr>
        <w:t>. Here you will create a configuration for an analysis of the effect of PM</w:t>
      </w:r>
      <w:r w:rsidR="00835D9F" w:rsidRPr="00996EB2">
        <w:rPr>
          <w:noProof/>
          <w:vertAlign w:val="subscript"/>
        </w:rPr>
        <w:t xml:space="preserve">2.5 </w:t>
      </w:r>
      <w:r w:rsidR="00835D9F" w:rsidRPr="00996EB2">
        <w:rPr>
          <w:noProof/>
        </w:rPr>
        <w:t xml:space="preserve">on premature deaths. Earlier, </w:t>
      </w:r>
      <w:r w:rsidR="00F30488">
        <w:rPr>
          <w:noProof/>
        </w:rPr>
        <w:t xml:space="preserve">you </w:t>
      </w:r>
      <w:r w:rsidR="00835D9F" w:rsidRPr="00996EB2">
        <w:rPr>
          <w:noProof/>
        </w:rPr>
        <w:t>loaded U.S. health impact functions from Krewski et al. (2009) into BenMAP-CE for premature death.</w:t>
      </w:r>
      <w:r w:rsidR="003624B0" w:rsidRPr="003624B0">
        <w:rPr>
          <w:rFonts w:asciiTheme="minorHAnsi" w:eastAsiaTheme="minorHAnsi" w:hAnsiTheme="minorHAnsi" w:cstheme="minorBidi"/>
          <w:b/>
        </w:rPr>
        <w:t xml:space="preserve"> </w:t>
      </w:r>
    </w:p>
    <w:p w14:paraId="183A1613" w14:textId="5B49B889" w:rsidR="00835D9F" w:rsidRPr="00996EB2" w:rsidRDefault="00835D9F" w:rsidP="00FC6E51">
      <w:pPr>
        <w:pStyle w:val="bullet"/>
        <w:ind w:left="720"/>
      </w:pPr>
      <w:r w:rsidRPr="00996EB2">
        <w:t xml:space="preserve">You have already </w:t>
      </w:r>
      <w:r w:rsidR="00F73A1A">
        <w:t>created</w:t>
      </w:r>
      <w:r w:rsidR="007E70BE">
        <w:t xml:space="preserve"> </w:t>
      </w:r>
      <w:r w:rsidRPr="00996EB2">
        <w:t>the air quality grids for</w:t>
      </w:r>
      <w:r w:rsidR="00DD0574">
        <w:t xml:space="preserve"> India</w:t>
      </w:r>
      <w:r w:rsidRPr="00996EB2">
        <w:t>. The stoplight indicators</w:t>
      </w:r>
      <w:r w:rsidR="0099188F" w:rsidRPr="00996EB2">
        <w:t xml:space="preserve"> for Poll</w:t>
      </w:r>
      <w:r w:rsidR="00C67480">
        <w:t>utant, Source of Air Quality Da</w:t>
      </w:r>
      <w:r w:rsidR="0099188F" w:rsidRPr="00996EB2">
        <w:t>ta, Baseline, and Control</w:t>
      </w:r>
      <w:r w:rsidRPr="00996EB2">
        <w:t xml:space="preserve"> should </w:t>
      </w:r>
      <w:r w:rsidR="0099188F" w:rsidRPr="00996EB2">
        <w:t xml:space="preserve">all </w:t>
      </w:r>
      <w:r w:rsidRPr="00996EB2">
        <w:t>now be green, indicating that the baseline and control grids for the percentage rollback have been loaded.</w:t>
      </w:r>
    </w:p>
    <w:p w14:paraId="183A1614" w14:textId="74D6C892" w:rsidR="00835D9F" w:rsidRPr="00996EB2" w:rsidRDefault="00F54FE3" w:rsidP="00FC6E51">
      <w:pPr>
        <w:pStyle w:val="bullet"/>
        <w:ind w:left="720"/>
      </w:pPr>
      <w:r>
        <w:drawing>
          <wp:anchor distT="0" distB="0" distL="114300" distR="114300" simplePos="0" relativeHeight="251672576" behindDoc="1" locked="0" layoutInCell="1" allowOverlap="1" wp14:anchorId="183A16D1" wp14:editId="366340D9">
            <wp:simplePos x="0" y="0"/>
            <wp:positionH relativeFrom="column">
              <wp:posOffset>3786505</wp:posOffset>
            </wp:positionH>
            <wp:positionV relativeFrom="paragraph">
              <wp:posOffset>45085</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35D9F" w:rsidRPr="00996EB2">
        <w:t xml:space="preserve">The </w:t>
      </w:r>
      <w:r w:rsidR="00DD0574" w:rsidRPr="00DD0574">
        <w:rPr>
          <w:i/>
        </w:rPr>
        <w:t>India</w:t>
      </w:r>
      <w:r w:rsidR="00835D9F" w:rsidRPr="00DD0574">
        <w:rPr>
          <w:i/>
        </w:rPr>
        <w:t xml:space="preserve"> Population </w:t>
      </w:r>
      <w:r w:rsidR="00835D9F" w:rsidRPr="00DD0574">
        <w:t>data</w:t>
      </w:r>
      <w:r w:rsidR="00835D9F" w:rsidRPr="00996EB2">
        <w:t xml:space="preserve"> must first be selected before the health impact functions can be determined. Double click on </w:t>
      </w:r>
      <w:r w:rsidR="00835D9F" w:rsidRPr="00996EB2">
        <w:rPr>
          <w:i/>
        </w:rPr>
        <w:t>Population Dataset</w:t>
      </w:r>
      <w:r w:rsidR="00835D9F" w:rsidRPr="00996EB2">
        <w:t xml:space="preserve"> next to the yellow stoplight indicator under Step 2</w:t>
      </w:r>
      <w:r w:rsidR="00835D9F" w:rsidRPr="00DD0574">
        <w:t xml:space="preserve">. Choose </w:t>
      </w:r>
      <w:r w:rsidR="00DD0574" w:rsidRPr="00DD0574">
        <w:rPr>
          <w:i/>
        </w:rPr>
        <w:t>India</w:t>
      </w:r>
      <w:r w:rsidR="00835D9F" w:rsidRPr="00DD0574">
        <w:rPr>
          <w:i/>
        </w:rPr>
        <w:t xml:space="preserve"> Population</w:t>
      </w:r>
      <w:r w:rsidR="00835D9F" w:rsidRPr="00DD0574">
        <w:t xml:space="preserve">. The only year available </w:t>
      </w:r>
      <w:r w:rsidR="0099188F" w:rsidRPr="00DD0574">
        <w:t xml:space="preserve">to select will be </w:t>
      </w:r>
      <w:r w:rsidR="00DD0574" w:rsidRPr="00DD0574">
        <w:rPr>
          <w:i/>
        </w:rPr>
        <w:t>2011</w:t>
      </w:r>
      <w:r w:rsidR="00835D9F" w:rsidRPr="00DD0574">
        <w:t>. If you’d like, you can ma</w:t>
      </w:r>
      <w:r w:rsidR="00835D9F" w:rsidRPr="00996EB2">
        <w:t>p the population</w:t>
      </w:r>
      <w:r w:rsidR="0099188F" w:rsidRPr="00996EB2">
        <w:t xml:space="preserve"> by clicking the </w:t>
      </w:r>
      <w:r w:rsidR="0099188F" w:rsidRPr="00996EB2">
        <w:rPr>
          <w:i/>
        </w:rPr>
        <w:t>Map</w:t>
      </w:r>
      <w:r w:rsidR="0099188F" w:rsidRPr="00996EB2">
        <w:t xml:space="preserve"> button</w:t>
      </w:r>
      <w:r w:rsidR="00835D9F" w:rsidRPr="00996EB2">
        <w:t xml:space="preserve">. Click </w:t>
      </w:r>
      <w:r w:rsidR="00835D9F" w:rsidRPr="00996EB2">
        <w:rPr>
          <w:i/>
        </w:rPr>
        <w:t>OK</w:t>
      </w:r>
      <w:r w:rsidR="00835D9F" w:rsidRPr="00996EB2">
        <w:t xml:space="preserve"> and the stoplight will turn green</w:t>
      </w:r>
      <w:r w:rsidR="00A27286">
        <w:t xml:space="preserve"> as show</w:t>
      </w:r>
      <w:r w:rsidR="007803CE">
        <w:t>n</w:t>
      </w:r>
      <w:r w:rsidR="00A27286">
        <w:t xml:space="preserve"> in the figure </w:t>
      </w:r>
      <w:r w:rsidR="00215892">
        <w:t>to the right</w:t>
      </w:r>
      <w:r w:rsidR="00A27286">
        <w:t>.</w:t>
      </w:r>
      <w:r w:rsidR="00A27286" w:rsidRPr="00A27286">
        <w:t xml:space="preserve"> </w:t>
      </w:r>
    </w:p>
    <w:p w14:paraId="183A1615" w14:textId="522ADC27" w:rsidR="00835D9F" w:rsidRPr="00996EB2" w:rsidRDefault="00835D9F" w:rsidP="00FC6E51">
      <w:pPr>
        <w:pStyle w:val="bullet"/>
        <w:tabs>
          <w:tab w:val="left" w:pos="810"/>
          <w:tab w:val="left" w:pos="1170"/>
          <w:tab w:val="left" w:pos="1350"/>
        </w:tabs>
        <w:ind w:left="720"/>
      </w:pPr>
      <w:r w:rsidRPr="00996EB2">
        <w:t xml:space="preserve">Next, double-click </w:t>
      </w:r>
      <w:r w:rsidRPr="00996EB2">
        <w:rPr>
          <w:i/>
        </w:rPr>
        <w:t>Health Impact Functions</w:t>
      </w:r>
      <w:r w:rsidRPr="00996EB2">
        <w:t xml:space="preserve">. </w:t>
      </w:r>
      <w:r w:rsidR="00DD3D90" w:rsidRPr="00996EB2">
        <w:t xml:space="preserve">Select </w:t>
      </w:r>
      <w:r w:rsidR="004F19F0" w:rsidRPr="00996EB2">
        <w:t xml:space="preserve">the </w:t>
      </w:r>
      <w:r w:rsidR="00D64DE6">
        <w:t xml:space="preserve"> </w:t>
      </w:r>
      <w:r w:rsidR="00A76A3B">
        <w:t>Krewski</w:t>
      </w:r>
      <w:r w:rsidR="004F19F0" w:rsidRPr="00996EB2">
        <w:t xml:space="preserve"> mortality</w:t>
      </w:r>
      <w:r w:rsidR="00DD3D90" w:rsidRPr="00996EB2">
        <w:t xml:space="preserve"> functions </w:t>
      </w:r>
      <w:r w:rsidR="00096CDA">
        <w:t>and</w:t>
      </w:r>
      <w:r w:rsidR="00DD3D90" w:rsidRPr="00996EB2">
        <w:t xml:space="preserve"> drag them down to the </w:t>
      </w:r>
      <w:r w:rsidR="00DD3D90" w:rsidRPr="00996EB2">
        <w:rPr>
          <w:i/>
        </w:rPr>
        <w:t>Selected Health Impact Functions</w:t>
      </w:r>
      <w:r w:rsidR="00DD3D90" w:rsidRPr="00996EB2">
        <w:t xml:space="preserve"> section of the window.</w:t>
      </w:r>
      <w:r w:rsidR="000C49C4" w:rsidRPr="00996EB2">
        <w:t xml:space="preserve"> In total, there should be </w:t>
      </w:r>
      <w:r w:rsidR="000C49C4" w:rsidRPr="00D64DE6">
        <w:t>three</w:t>
      </w:r>
      <w:r w:rsidR="000C49C4" w:rsidRPr="00996EB2">
        <w:t xml:space="preserve"> functions selected. </w:t>
      </w:r>
    </w:p>
    <w:p w14:paraId="183A1616" w14:textId="46F9C94E" w:rsidR="00215892" w:rsidRPr="00C971E7" w:rsidRDefault="001651D1" w:rsidP="00FC6E51">
      <w:pPr>
        <w:pStyle w:val="bullet"/>
        <w:tabs>
          <w:tab w:val="left" w:pos="810"/>
          <w:tab w:val="left" w:pos="1170"/>
          <w:tab w:val="left" w:pos="1350"/>
        </w:tabs>
        <w:ind w:left="720"/>
      </w:pPr>
      <w:r w:rsidRPr="00996EB2">
        <w:lastRenderedPageBreak/>
        <w:t xml:space="preserve">Under the </w:t>
      </w:r>
      <w:r w:rsidRPr="00996EB2">
        <w:rPr>
          <w:i/>
        </w:rPr>
        <w:t>Incidence Dataset</w:t>
      </w:r>
      <w:r w:rsidRPr="00996EB2">
        <w:t xml:space="preserve"> </w:t>
      </w:r>
      <w:r w:rsidRPr="00A76A3B">
        <w:t xml:space="preserve">column for each function selected, make sure that </w:t>
      </w:r>
      <w:r w:rsidR="00DD0574" w:rsidRPr="00A76A3B">
        <w:rPr>
          <w:i/>
        </w:rPr>
        <w:t xml:space="preserve">India </w:t>
      </w:r>
      <w:r w:rsidR="00DD3D90" w:rsidRPr="00A76A3B">
        <w:rPr>
          <w:i/>
        </w:rPr>
        <w:t>Incidence</w:t>
      </w:r>
      <w:r w:rsidRPr="00A76A3B">
        <w:rPr>
          <w:i/>
        </w:rPr>
        <w:t xml:space="preserve"> Rates </w:t>
      </w:r>
      <w:r w:rsidRPr="00A76A3B">
        <w:t>is selected (</w:t>
      </w:r>
      <w:r w:rsidR="00E30489" w:rsidRPr="00A76A3B">
        <w:t>In the</w:t>
      </w:r>
      <w:r w:rsidRPr="00A76A3B">
        <w:t xml:space="preserve"> figure below</w:t>
      </w:r>
      <w:r w:rsidR="00E30489" w:rsidRPr="00996EB2">
        <w:t>, the area where you need to click to view a hidden drop-down menu is outlined in red. T</w:t>
      </w:r>
      <w:r w:rsidRPr="00996EB2">
        <w:t>his is a step which is often missed and can result in errors).</w:t>
      </w:r>
      <w:r w:rsidR="00E30489" w:rsidRPr="00996EB2">
        <w:t xml:space="preserve"> </w:t>
      </w:r>
    </w:p>
    <w:p w14:paraId="1E798A52" w14:textId="22520810" w:rsidR="00972A1E" w:rsidRDefault="00F54FE3" w:rsidP="00F54FE3">
      <w:pPr>
        <w:jc w:val="center"/>
        <w:rPr>
          <w:rFonts w:asciiTheme="majorHAnsi" w:eastAsiaTheme="majorEastAsia" w:hAnsiTheme="majorHAnsi" w:cstheme="majorBidi"/>
        </w:rPr>
      </w:pPr>
      <w:r w:rsidRPr="00996EB2">
        <w:rPr>
          <w:noProof/>
        </w:rPr>
        <mc:AlternateContent>
          <mc:Choice Requires="wpg">
            <w:drawing>
              <wp:inline distT="0" distB="0" distL="0" distR="0" wp14:anchorId="7CB2A65F" wp14:editId="6CA573A2">
                <wp:extent cx="4625975" cy="3313430"/>
                <wp:effectExtent l="0" t="0" r="22225" b="1270"/>
                <wp:docPr id="26" name="Group 26"/>
                <wp:cNvGraphicFramePr/>
                <a:graphic xmlns:a="http://schemas.openxmlformats.org/drawingml/2006/main">
                  <a:graphicData uri="http://schemas.microsoft.com/office/word/2010/wordprocessingGroup">
                    <wpg:wgp>
                      <wpg:cNvGrpSpPr/>
                      <wpg:grpSpPr>
                        <a:xfrm>
                          <a:off x="0" y="0"/>
                          <a:ext cx="4625975" cy="3313430"/>
                          <a:chOff x="418368" y="-1"/>
                          <a:chExt cx="4373618" cy="3778370"/>
                        </a:xfrm>
                      </wpg:grpSpPr>
                      <pic:pic xmlns:pic="http://schemas.openxmlformats.org/drawingml/2006/picture">
                        <pic:nvPicPr>
                          <pic:cNvPr id="6" name="Picture 6"/>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418368" y="-1"/>
                            <a:ext cx="4373618" cy="3778370"/>
                          </a:xfrm>
                          <a:prstGeom prst="rect">
                            <a:avLst/>
                          </a:prstGeom>
                        </pic:spPr>
                      </pic:pic>
                      <wps:wsp>
                        <wps:cNvPr id="25" name="Rectangle 25"/>
                        <wps:cNvSpPr/>
                        <wps:spPr>
                          <a:xfrm>
                            <a:off x="4209392" y="2294017"/>
                            <a:ext cx="582264" cy="3364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3826BE" id="Group 26" o:spid="_x0000_s1026" style="width:364.25pt;height:260.9pt;mso-position-horizontal-relative:char;mso-position-vertical-relative:line" coordorigin="4183" coordsize="43736,37783"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">
                <v:shape id="Picture 6" o:spid="_x0000_s1027" type="#_x0000_t75" style="position:absolute;left:4183;width:43736;height:377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">
                  <v:imagedata r:id="rId63" o:title=""/>
                </v:shape>
                <v:rect id="Rectangle 25" o:spid="_x0000_s1028" style="position:absolute;left:42093;top:22940;width:5823;height:3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" filled="f" strokecolor="red" strokeweight="2pt"/>
                <w10:anchorlock/>
              </v:group>
            </w:pict>
          </mc:Fallback>
        </mc:AlternateContent>
      </w:r>
    </w:p>
    <w:p w14:paraId="183A1618" w14:textId="2B16B9D3" w:rsidR="001651D1" w:rsidRPr="00996EB2" w:rsidRDefault="00972A1E" w:rsidP="00FC6E51">
      <w:pPr>
        <w:pStyle w:val="bullet"/>
        <w:ind w:left="720"/>
      </w:pPr>
      <w:r>
        <w:drawing>
          <wp:anchor distT="0" distB="0" distL="114300" distR="114300" simplePos="0" relativeHeight="251673600" behindDoc="1" locked="1" layoutInCell="1" allowOverlap="1" wp14:anchorId="183A16D5" wp14:editId="3C04ABE1">
            <wp:simplePos x="0" y="0"/>
            <wp:positionH relativeFrom="column">
              <wp:posOffset>3987800</wp:posOffset>
            </wp:positionH>
            <wp:positionV relativeFrom="paragraph">
              <wp:posOffset>44450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651D1" w:rsidRPr="00996EB2">
        <w:t xml:space="preserve">Click </w:t>
      </w:r>
      <w:r w:rsidR="001651D1" w:rsidRPr="00996EB2">
        <w:rPr>
          <w:i/>
        </w:rPr>
        <w:t>Run</w:t>
      </w:r>
      <w:r w:rsidR="001651D1" w:rsidRPr="00996EB2">
        <w:t xml:space="preserve"> and </w:t>
      </w:r>
      <w:r w:rsidR="00E30489" w:rsidRPr="00996EB2">
        <w:rPr>
          <w:i/>
        </w:rPr>
        <w:t xml:space="preserve">Yes </w:t>
      </w:r>
      <w:r w:rsidR="00E30489" w:rsidRPr="00996EB2">
        <w:t xml:space="preserve">and </w:t>
      </w:r>
      <w:r w:rsidR="001651D1" w:rsidRPr="00996EB2">
        <w:t>save the new .cfgrx file as</w:t>
      </w:r>
      <w:r w:rsidR="00121925">
        <w:t xml:space="preserve"> </w:t>
      </w:r>
      <w:r w:rsidR="001651D1" w:rsidRPr="00A76A3B">
        <w:t>“</w:t>
      </w:r>
      <w:r w:rsidR="00A76A3B" w:rsidRPr="00A76A3B">
        <w:t>India</w:t>
      </w:r>
      <w:r w:rsidR="00641BDE" w:rsidRPr="00A76A3B">
        <w:t>_PM_</w:t>
      </w:r>
      <w:r w:rsidR="00A76A3B" w:rsidRPr="00A76A3B">
        <w:t>15</w:t>
      </w:r>
      <w:r w:rsidR="00641BDE" w:rsidRPr="00A76A3B">
        <w:t>_</w:t>
      </w:r>
      <w:r w:rsidR="00A76A3B" w:rsidRPr="00A76A3B">
        <w:t>Rollback_Std</w:t>
      </w:r>
      <w:r w:rsidR="001651D1" w:rsidRPr="00A76A3B">
        <w:t>.”</w:t>
      </w:r>
    </w:p>
    <w:p w14:paraId="183A1619" w14:textId="10F02397" w:rsidR="001651D1" w:rsidRPr="00996EB2" w:rsidRDefault="001651D1" w:rsidP="00FC6E51">
      <w:pPr>
        <w:pStyle w:val="bullet"/>
        <w:ind w:left="720"/>
      </w:pPr>
      <w:r w:rsidRPr="00996EB2">
        <w:t xml:space="preserve">When BenMAP-CE finishes generating results, you will be returned to the BenMAP-CE main window and the stoplight indicator next to </w:t>
      </w:r>
      <w:r w:rsidRPr="00996EB2">
        <w:rPr>
          <w:i/>
        </w:rPr>
        <w:t>Health Impact Functions</w:t>
      </w:r>
      <w:r w:rsidRPr="00996EB2">
        <w:t xml:space="preserve"> will be green</w:t>
      </w:r>
      <w:r w:rsidR="00215892">
        <w:t xml:space="preserve"> as shown in the figure to the righ</w:t>
      </w:r>
      <w:r w:rsidR="00D56AB8">
        <w:t>t</w:t>
      </w:r>
      <w:r w:rsidR="00215892">
        <w:t>.</w:t>
      </w:r>
    </w:p>
    <w:p w14:paraId="183A1621" w14:textId="56DEE962" w:rsidR="00FA2617" w:rsidRDefault="00FA2617" w:rsidP="00972A1E">
      <w:pPr>
        <w:pStyle w:val="Body"/>
      </w:pPr>
      <w:r>
        <w:br w:type="page"/>
      </w:r>
    </w:p>
    <w:p w14:paraId="183A1622" w14:textId="5EE9BD66" w:rsidR="00C44BA1" w:rsidRDefault="00FA2617" w:rsidP="00FA2617">
      <w:pPr>
        <w:pStyle w:val="Body"/>
        <w:jc w:val="center"/>
      </w:pPr>
      <w:r w:rsidRPr="003624B0">
        <w:rPr>
          <w:rFonts w:asciiTheme="minorHAnsi" w:hAnsiTheme="minorHAnsi"/>
          <w:noProof/>
        </w:rPr>
        <w:lastRenderedPageBreak/>
        <mc:AlternateContent>
          <mc:Choice Requires="wps">
            <w:drawing>
              <wp:inline distT="0" distB="0" distL="0" distR="0" wp14:anchorId="16FD39E7" wp14:editId="44600CA6">
                <wp:extent cx="5524500" cy="1892174"/>
                <wp:effectExtent l="0" t="0" r="19050" b="13335"/>
                <wp:docPr id="19" name="Rounded Rectangle 19"/>
                <wp:cNvGraphicFramePr/>
                <a:graphic xmlns:a="http://schemas.openxmlformats.org/drawingml/2006/main">
                  <a:graphicData uri="http://schemas.microsoft.com/office/word/2010/wordprocessingShape">
                    <wps:wsp>
                      <wps:cNvSpPr/>
                      <wps:spPr>
                        <a:xfrm>
                          <a:off x="0" y="0"/>
                          <a:ext cx="5524500" cy="1892174"/>
                        </a:xfrm>
                        <a:prstGeom prst="roundRect">
                          <a:avLst/>
                        </a:prstGeom>
                        <a:noFill/>
                        <a:ln w="9525" cap="flat" cmpd="sng" algn="ctr">
                          <a:solidFill>
                            <a:schemeClr val="accent1"/>
                          </a:solidFill>
                          <a:prstDash val="solid"/>
                        </a:ln>
                        <a:effectLst/>
                      </wps:spPr>
                      <wps:txbx>
                        <w:txbxContent>
                          <w:p w14:paraId="00D361ED" w14:textId="77777777" w:rsidR="00B427CA" w:rsidRPr="00877885" w:rsidRDefault="00B427CA" w:rsidP="00FA2617">
                            <w:pPr>
                              <w:spacing w:line="240" w:lineRule="auto"/>
                              <w:rPr>
                                <w:sz w:val="20"/>
                                <w:szCs w:val="20"/>
                              </w:rPr>
                            </w:pPr>
                            <w:r w:rsidRPr="007065C0">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48606297" w14:textId="079C493F" w:rsidR="00B427CA" w:rsidRPr="00877885" w:rsidRDefault="00B427CA" w:rsidP="00FA2617">
                            <w:pPr>
                              <w:numPr>
                                <w:ilvl w:val="0"/>
                                <w:numId w:val="18"/>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34B31C1D" w14:textId="11B2B0DC" w:rsidR="00B427CA" w:rsidRPr="00877885" w:rsidRDefault="00B427CA" w:rsidP="00FA2617">
                            <w:pPr>
                              <w:numPr>
                                <w:ilvl w:val="0"/>
                                <w:numId w:val="18"/>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7AA2AC50" w14:textId="564A60FF" w:rsidR="00B427CA" w:rsidRPr="007065C0" w:rsidRDefault="00B427CA" w:rsidP="00FA2617">
                            <w:pPr>
                              <w:rPr>
                                <w:b/>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6FD39E7" id="Rounded Rectangle 19" o:spid="_x0000_s1036" style="width:435pt;height:14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" filled="f" strokecolor="#4f81bd [3204]">
                <v:textbox>
                  <w:txbxContent>
                    <w:p w14:paraId="00D361ED" w14:textId="77777777" w:rsidR="00B427CA" w:rsidRPr="00877885" w:rsidRDefault="00B427CA" w:rsidP="00FA2617">
                      <w:pPr>
                        <w:spacing w:line="240" w:lineRule="auto"/>
                        <w:rPr>
                          <w:sz w:val="20"/>
                          <w:szCs w:val="20"/>
                        </w:rPr>
                      </w:pPr>
                      <w:r w:rsidRPr="007065C0">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48606297" w14:textId="079C493F" w:rsidR="00B427CA" w:rsidRPr="00877885" w:rsidRDefault="00B427CA" w:rsidP="00FA2617">
                      <w:pPr>
                        <w:numPr>
                          <w:ilvl w:val="0"/>
                          <w:numId w:val="18"/>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34B31C1D" w14:textId="11B2B0DC" w:rsidR="00B427CA" w:rsidRPr="00877885" w:rsidRDefault="00B427CA" w:rsidP="00FA2617">
                      <w:pPr>
                        <w:numPr>
                          <w:ilvl w:val="0"/>
                          <w:numId w:val="18"/>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7AA2AC50" w14:textId="564A60FF" w:rsidR="00B427CA" w:rsidRPr="007065C0" w:rsidRDefault="00B427CA" w:rsidP="00FA2617">
                      <w:pPr>
                        <w:rPr>
                          <w:b/>
                          <w:sz w:val="20"/>
                          <w:szCs w:val="20"/>
                        </w:rPr>
                      </w:pPr>
                      <w:r w:rsidRPr="00877885">
                        <w:rPr>
                          <w:sz w:val="20"/>
                          <w:szCs w:val="20"/>
                        </w:rPr>
                        <w:t>If you would like to conduct either of these analyses, continue to the next section directly below.</w:t>
                      </w:r>
                    </w:p>
                  </w:txbxContent>
                </v:textbox>
                <w10:anchorlock/>
              </v:roundrect>
            </w:pict>
          </mc:Fallback>
        </mc:AlternateContent>
      </w:r>
    </w:p>
    <w:p w14:paraId="183A162A" w14:textId="571AE7A3" w:rsidR="001651D1" w:rsidRPr="00996EB2" w:rsidRDefault="0086372D" w:rsidP="008453E1">
      <w:pPr>
        <w:pStyle w:val="Heading2"/>
      </w:pPr>
      <w:bookmarkStart w:id="55" w:name="_Toc481495912"/>
      <w:bookmarkStart w:id="56" w:name="_Toc1031062"/>
      <w:r>
        <w:t>4.</w:t>
      </w:r>
      <w:r w:rsidR="00E4630C">
        <w:t>3</w:t>
      </w:r>
      <w:r w:rsidR="006A7510" w:rsidRPr="00996EB2">
        <w:t xml:space="preserve"> </w:t>
      </w:r>
      <w:r w:rsidR="00972A1E">
        <w:tab/>
      </w:r>
      <w:r w:rsidR="001651D1" w:rsidRPr="00996EB2">
        <w:t>Aggregate Incidence Results</w:t>
      </w:r>
      <w:bookmarkEnd w:id="55"/>
      <w:bookmarkEnd w:id="56"/>
    </w:p>
    <w:p w14:paraId="183A162B" w14:textId="77777777" w:rsidR="00687B90" w:rsidRPr="00996EB2" w:rsidRDefault="00D30109" w:rsidP="00972A1E">
      <w:pPr>
        <w:pStyle w:val="Body"/>
      </w:pPr>
      <w:r w:rsidRPr="00996EB2">
        <w:t xml:space="preserve">In this step, you will create a file that aggregates, pools, and values (APV) your health impact estimates; this </w:t>
      </w:r>
      <w:r w:rsidR="00687B90" w:rsidRPr="00996EB2">
        <w:t>file will save your preferences</w:t>
      </w:r>
      <w:r w:rsidRPr="00996EB2">
        <w:t xml:space="preserve"> and can generally be used for other analyses. Aggregating refers to the process of summing values from a smaller to a larger space—for example, from 1km grid cells to counties. Pooling (a type of quantitative meta-analysis) is the practice of combining the results of two or more health impact functions into a single result. </w:t>
      </w:r>
      <w:r w:rsidR="00CD277E" w:rsidRPr="00996EB2">
        <w:t xml:space="preserve">For many of the health endpoints (e.g., respiratory hospital admissions), the pre-made setups in </w:t>
      </w:r>
      <w:proofErr w:type="spellStart"/>
      <w:r w:rsidR="00CD277E" w:rsidRPr="00996EB2">
        <w:t>BenMAP</w:t>
      </w:r>
      <w:proofErr w:type="spellEnd"/>
      <w:r w:rsidR="00CD277E" w:rsidRPr="00996EB2">
        <w:t>-CE contain many different functions from different studies that you could choose to include in your configuration. For a number of reasons, it is often impractical or impossible to c</w:t>
      </w:r>
      <w:r w:rsidR="00350F48" w:rsidRPr="00996EB2">
        <w:t>ombine the original data</w:t>
      </w:r>
      <w:r w:rsidR="00CD277E" w:rsidRPr="00996EB2">
        <w:t xml:space="preserve">sets. </w:t>
      </w:r>
    </w:p>
    <w:p w14:paraId="183A162D" w14:textId="0BE0691A" w:rsidR="00CD277E" w:rsidRPr="00996EB2" w:rsidRDefault="00CD277E" w:rsidP="00972A1E">
      <w:pPr>
        <w:pStyle w:val="Body"/>
      </w:pPr>
      <w:r w:rsidRPr="00996EB2">
        <w:t xml:space="preserve">Pooling the results of studies provides a way to synthesize information. </w:t>
      </w:r>
      <w:proofErr w:type="spellStart"/>
      <w:r w:rsidRPr="00996EB2">
        <w:t>BenMAP</w:t>
      </w:r>
      <w:proofErr w:type="spellEnd"/>
      <w:r w:rsidRPr="00996EB2">
        <w:t>-CE allows users to pool the estimated incidence changes predicted by several studies for the same pollutant-health endpoint group combination (e.g., PM</w:t>
      </w:r>
      <w:r w:rsidRPr="00C67480">
        <w:rPr>
          <w:vertAlign w:val="subscript"/>
        </w:rPr>
        <w:t>2.5</w:t>
      </w:r>
      <w:r w:rsidRPr="00996EB2">
        <w:t>-related cardiovascular hospital admissions).</w:t>
      </w:r>
      <w:r w:rsidR="00121925">
        <w:t xml:space="preserve"> </w:t>
      </w:r>
      <w:r w:rsidRPr="00996EB2">
        <w:t xml:space="preserve">It also allows for the pooling of the corresponding study-specific estimates of monetary benefits. </w:t>
      </w:r>
      <w:r w:rsidR="003F5294">
        <w:t xml:space="preserve">You have been working with three health impact functions: two for cause-specific mortalities and one for all-cause mortality. We do not pool these endpoints to avoid double counting, as the cause-specific mortalities make up some of the total all-cause mortality. </w:t>
      </w:r>
      <w:r w:rsidRPr="00996EB2">
        <w:t xml:space="preserve">However, the </w:t>
      </w:r>
      <w:r w:rsidR="00687B90" w:rsidRPr="00996EB2">
        <w:t>valuation results</w:t>
      </w:r>
      <w:r w:rsidRPr="00996EB2">
        <w:t xml:space="preserve"> </w:t>
      </w:r>
      <w:r w:rsidR="003F5294">
        <w:t xml:space="preserve">for the two cause-specific mortalities </w:t>
      </w:r>
      <w:r w:rsidRPr="00996EB2">
        <w:t>can be pooled</w:t>
      </w:r>
      <w:r w:rsidR="00AF450A">
        <w:t xml:space="preserve"> because they are all in the same economic unit</w:t>
      </w:r>
      <w:r w:rsidRPr="00996EB2">
        <w:t xml:space="preserve">. </w:t>
      </w:r>
      <w:r w:rsidR="003F5294">
        <w:t xml:space="preserve">We will value the all-cause mortality separately to avoid double counting. </w:t>
      </w:r>
      <w:r w:rsidRPr="00996EB2">
        <w:t xml:space="preserve">This </w:t>
      </w:r>
      <w:r w:rsidR="00687B90" w:rsidRPr="00996EB2">
        <w:t xml:space="preserve">type of </w:t>
      </w:r>
      <w:r w:rsidRPr="00996EB2">
        <w:t>pooling must be done after the valuation results are produced.</w:t>
      </w:r>
      <w:r w:rsidR="00687B90" w:rsidRPr="00996EB2">
        <w:t xml:space="preserve"> We will perform the valuation and pooling in subsequent sections.</w:t>
      </w:r>
    </w:p>
    <w:p w14:paraId="183A1630" w14:textId="3FDAA8C2" w:rsidR="00D30109" w:rsidRPr="00996EB2" w:rsidRDefault="00D30109" w:rsidP="00972A1E">
      <w:pPr>
        <w:pStyle w:val="Body"/>
      </w:pPr>
      <w:r w:rsidRPr="00996EB2">
        <w:t xml:space="preserve">To create an APVX file, </w:t>
      </w:r>
      <w:proofErr w:type="spellStart"/>
      <w:r w:rsidRPr="00996EB2">
        <w:t>BenMAP</w:t>
      </w:r>
      <w:proofErr w:type="spellEnd"/>
      <w:r w:rsidRPr="00996EB2">
        <w:t>-CE works by first aggregating res</w:t>
      </w:r>
      <w:r w:rsidR="00E30489" w:rsidRPr="00996EB2">
        <w:t xml:space="preserve">ults to the level that you have </w:t>
      </w:r>
      <w:r w:rsidRPr="00996EB2">
        <w:t>specified. It then pools the aggregated incidence results. Final</w:t>
      </w:r>
      <w:r w:rsidR="00E30489" w:rsidRPr="00996EB2">
        <w:t xml:space="preserve">ly it values the aggregated and </w:t>
      </w:r>
      <w:r w:rsidRPr="00996EB2">
        <w:t xml:space="preserve">pooled incidence. You can aggregate results to </w:t>
      </w:r>
      <w:r w:rsidR="009C69FE">
        <w:t>any</w:t>
      </w:r>
      <w:r w:rsidR="009C69FE" w:rsidRPr="00996EB2">
        <w:t xml:space="preserve"> </w:t>
      </w:r>
      <w:r w:rsidRPr="00996EB2">
        <w:t>grid stored in your dataset.</w:t>
      </w:r>
    </w:p>
    <w:p w14:paraId="183A1631" w14:textId="6A9FB6FD" w:rsidR="00E30489" w:rsidRDefault="00D61674" w:rsidP="00FC6E51">
      <w:pPr>
        <w:pStyle w:val="bullet"/>
        <w:ind w:left="720"/>
      </w:pPr>
      <w:r>
        <w:br w:type="column"/>
      </w:r>
      <w:r w:rsidR="00D30109" w:rsidRPr="00996EB2">
        <w:lastRenderedPageBreak/>
        <w:t xml:space="preserve">Double-click the </w:t>
      </w:r>
      <w:r w:rsidR="00D30109" w:rsidRPr="00996EB2">
        <w:rPr>
          <w:i/>
        </w:rPr>
        <w:t>Aggregation</w:t>
      </w:r>
      <w:r w:rsidR="00D30109" w:rsidRPr="00996EB2">
        <w:t xml:space="preserve"> button </w:t>
      </w:r>
      <w:r w:rsidR="00F73A1A" w:rsidRPr="00996EB2">
        <w:t>next to the yellow stoplight indicator under Step 2</w:t>
      </w:r>
      <w:r w:rsidR="00E30489" w:rsidRPr="00996EB2">
        <w:t xml:space="preserve">. This will bring up the </w:t>
      </w:r>
      <w:r w:rsidR="00E30489" w:rsidRPr="00996EB2">
        <w:rPr>
          <w:b/>
        </w:rPr>
        <w:t>Aggregation</w:t>
      </w:r>
      <w:r w:rsidR="00E30489" w:rsidRPr="00996EB2">
        <w:t xml:space="preserve"> window. Select </w:t>
      </w:r>
      <w:r w:rsidR="00A76A3B">
        <w:rPr>
          <w:i/>
        </w:rPr>
        <w:t xml:space="preserve">India </w:t>
      </w:r>
      <w:r w:rsidR="00381F81" w:rsidRPr="00996EB2">
        <w:rPr>
          <w:i/>
        </w:rPr>
        <w:t>Border</w:t>
      </w:r>
      <w:r w:rsidR="00E30489" w:rsidRPr="00996EB2">
        <w:rPr>
          <w:i/>
        </w:rPr>
        <w:t xml:space="preserve"> </w:t>
      </w:r>
      <w:r w:rsidR="00E30489" w:rsidRPr="00996EB2">
        <w:t>for both Incidence and Valuation aggregation. Your window should look like this:</w:t>
      </w:r>
    </w:p>
    <w:p w14:paraId="081DB884" w14:textId="35CE94A1" w:rsidR="00B226EC" w:rsidRDefault="00B226EC" w:rsidP="00FC6E51">
      <w:pPr>
        <w:pStyle w:val="Body"/>
        <w:ind w:left="720"/>
        <w:jc w:val="center"/>
      </w:pPr>
      <w:r w:rsidRPr="00996EB2">
        <w:rPr>
          <w:noProof/>
        </w:rPr>
        <w:drawing>
          <wp:inline distT="0" distB="0" distL="0" distR="0" wp14:anchorId="101E7C45" wp14:editId="1F155C7D">
            <wp:extent cx="2607885" cy="1519555"/>
            <wp:effectExtent l="0" t="0" r="2540" b="4445"/>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607885" cy="1519555"/>
                    </a:xfrm>
                    <a:prstGeom prst="rect">
                      <a:avLst/>
                    </a:prstGeom>
                  </pic:spPr>
                </pic:pic>
              </a:graphicData>
            </a:graphic>
          </wp:inline>
        </w:drawing>
      </w:r>
    </w:p>
    <w:p w14:paraId="183A1632" w14:textId="32FF0A7C" w:rsidR="00E30489" w:rsidRPr="00996EB2" w:rsidRDefault="00E30489" w:rsidP="00FC6E51">
      <w:pPr>
        <w:pStyle w:val="Default"/>
        <w:spacing w:line="276" w:lineRule="auto"/>
        <w:ind w:left="720"/>
        <w:jc w:val="center"/>
        <w:rPr>
          <w:sz w:val="22"/>
          <w:szCs w:val="22"/>
        </w:rPr>
      </w:pPr>
    </w:p>
    <w:p w14:paraId="183A1633" w14:textId="7D420378" w:rsidR="00D30109" w:rsidRPr="00996EB2" w:rsidRDefault="009C69FE" w:rsidP="00FC6E51">
      <w:pPr>
        <w:pStyle w:val="bullet"/>
        <w:ind w:left="720"/>
      </w:pPr>
      <w:r>
        <w:drawing>
          <wp:anchor distT="0" distB="0" distL="114300" distR="114300" simplePos="0" relativeHeight="251674624" behindDoc="1" locked="0" layoutInCell="1" allowOverlap="1" wp14:anchorId="183A16D9" wp14:editId="7A2F6BFA">
            <wp:simplePos x="0" y="0"/>
            <wp:positionH relativeFrom="column">
              <wp:posOffset>3717290</wp:posOffset>
            </wp:positionH>
            <wp:positionV relativeFrom="paragraph">
              <wp:posOffset>91440</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30109" w:rsidRPr="00996EB2">
        <w:t xml:space="preserve">Click </w:t>
      </w:r>
      <w:r w:rsidR="00D30109" w:rsidRPr="00996EB2">
        <w:rPr>
          <w:i/>
        </w:rPr>
        <w:t>OK</w:t>
      </w:r>
      <w:r w:rsidR="00E30489" w:rsidRPr="00996EB2">
        <w:t xml:space="preserve"> to close the window. The stoplight next to </w:t>
      </w:r>
      <w:r w:rsidR="00E30489" w:rsidRPr="00996EB2">
        <w:rPr>
          <w:i/>
        </w:rPr>
        <w:t>Aggregation</w:t>
      </w:r>
      <w:r w:rsidR="00E30489" w:rsidRPr="00996EB2">
        <w:t xml:space="preserve"> should now be green</w:t>
      </w:r>
      <w:r w:rsidR="00215892">
        <w:t xml:space="preserve"> as shown in the figure to the right.</w:t>
      </w:r>
      <w:r w:rsidR="00215892" w:rsidRPr="00215892">
        <w:t xml:space="preserve"> </w:t>
      </w:r>
    </w:p>
    <w:p w14:paraId="183A1634" w14:textId="77777777" w:rsidR="00E810C1" w:rsidRPr="00996EB2" w:rsidRDefault="00E810C1" w:rsidP="00FC6E51">
      <w:pPr>
        <w:pStyle w:val="bullet"/>
        <w:ind w:left="720"/>
      </w:pPr>
      <w:r w:rsidRPr="00996EB2">
        <w:t xml:space="preserve">Double-click the </w:t>
      </w:r>
      <w:r w:rsidRPr="00996EB2">
        <w:rPr>
          <w:i/>
        </w:rPr>
        <w:t>Pooling Method</w:t>
      </w:r>
      <w:r w:rsidRPr="00996EB2">
        <w:t xml:space="preserve"> button</w:t>
      </w:r>
      <w:r w:rsidR="00264C77" w:rsidRPr="00996EB2">
        <w:t xml:space="preserve"> in the main BenMAP</w:t>
      </w:r>
      <w:r w:rsidR="007D0493">
        <w:t>-CE</w:t>
      </w:r>
      <w:r w:rsidR="00264C77" w:rsidRPr="00996EB2">
        <w:t xml:space="preserve"> window</w:t>
      </w:r>
      <w:r w:rsidRPr="00996EB2">
        <w:t xml:space="preserve">. This will open the </w:t>
      </w:r>
      <w:r w:rsidR="00264C77" w:rsidRPr="00996EB2">
        <w:rPr>
          <w:b/>
        </w:rPr>
        <w:t>Select and Pool Incidence Estimates</w:t>
      </w:r>
      <w:r w:rsidRPr="00996EB2">
        <w:rPr>
          <w:b/>
        </w:rPr>
        <w:t xml:space="preserve"> </w:t>
      </w:r>
      <w:r w:rsidRPr="00996EB2">
        <w:t>window.</w:t>
      </w:r>
    </w:p>
    <w:p w14:paraId="183A1635" w14:textId="4288F3F1" w:rsidR="00E810C1" w:rsidRPr="00996EB2" w:rsidRDefault="00264C77" w:rsidP="000D44E5">
      <w:pPr>
        <w:pStyle w:val="bullet"/>
        <w:keepNext/>
        <w:ind w:left="720"/>
      </w:pPr>
      <w:r w:rsidRPr="00996EB2">
        <w:lastRenderedPageBreak/>
        <w:t xml:space="preserve">Click the checkbox next to </w:t>
      </w:r>
      <w:r w:rsidR="00B46CDF" w:rsidRPr="00996EB2">
        <w:t xml:space="preserve">the </w:t>
      </w:r>
      <w:r w:rsidR="00A76A3B">
        <w:rPr>
          <w:i/>
        </w:rPr>
        <w:t xml:space="preserve">Mortality, </w:t>
      </w:r>
      <w:r w:rsidR="00D2728C">
        <w:rPr>
          <w:i/>
        </w:rPr>
        <w:t xml:space="preserve">Lung </w:t>
      </w:r>
      <w:r w:rsidR="00A76A3B">
        <w:rPr>
          <w:i/>
        </w:rPr>
        <w:t xml:space="preserve">Cancer </w:t>
      </w:r>
      <w:r w:rsidR="00A76A3B">
        <w:t xml:space="preserve">and </w:t>
      </w:r>
      <w:r w:rsidR="00A76A3B">
        <w:rPr>
          <w:i/>
        </w:rPr>
        <w:t xml:space="preserve">Mortality, Ischemic Heart Disease </w:t>
      </w:r>
      <w:r w:rsidR="00B46CDF" w:rsidRPr="00996EB2">
        <w:t>endpoints</w:t>
      </w:r>
      <w:r w:rsidRPr="00996EB2">
        <w:t xml:space="preserve"> and click the </w:t>
      </w:r>
      <w:r w:rsidRPr="00996EB2">
        <w:rPr>
          <w:i/>
        </w:rPr>
        <w:t xml:space="preserve">Add Study </w:t>
      </w:r>
      <w:r w:rsidRPr="00996EB2">
        <w:t xml:space="preserve">button to add </w:t>
      </w:r>
      <w:r w:rsidR="00B46CDF" w:rsidRPr="00996EB2">
        <w:t>both</w:t>
      </w:r>
      <w:r w:rsidRPr="00996EB2">
        <w:t xml:space="preserve"> studies to the lower pooling window. </w:t>
      </w:r>
      <w:r w:rsidR="00687B90" w:rsidRPr="00996EB2">
        <w:t xml:space="preserve">Since </w:t>
      </w:r>
      <w:r w:rsidR="00B46CDF" w:rsidRPr="00996EB2">
        <w:t>both of these</w:t>
      </w:r>
      <w:r w:rsidR="00687B90" w:rsidRPr="00996EB2">
        <w:t xml:space="preserve"> belong to the Mortality endpoint group, </w:t>
      </w:r>
      <w:r w:rsidR="00F30488">
        <w:t xml:space="preserve">you </w:t>
      </w:r>
      <w:r w:rsidR="00687B90" w:rsidRPr="00996EB2">
        <w:t xml:space="preserve">can pool them. </w:t>
      </w:r>
      <w:r w:rsidR="00350F48" w:rsidRPr="00996EB2">
        <w:t>We have not included All-</w:t>
      </w:r>
      <w:r w:rsidR="00B46CDF" w:rsidRPr="00996EB2">
        <w:t xml:space="preserve">Cause Mortality because </w:t>
      </w:r>
      <w:r w:rsidR="00350F48" w:rsidRPr="00996EB2">
        <w:t>All-</w:t>
      </w:r>
      <w:r w:rsidR="00687B90" w:rsidRPr="00996EB2">
        <w:t xml:space="preserve">Cause Mortality contains both </w:t>
      </w:r>
      <w:r w:rsidR="00D61674">
        <w:t>of these endpoints</w:t>
      </w:r>
      <w:r w:rsidR="00B46CDF" w:rsidRPr="00996EB2">
        <w:t>.</w:t>
      </w:r>
      <w:r w:rsidR="00687B90" w:rsidRPr="00996EB2">
        <w:t xml:space="preserve"> Select </w:t>
      </w:r>
      <w:r w:rsidR="00B46CDF" w:rsidRPr="00996EB2">
        <w:rPr>
          <w:i/>
        </w:rPr>
        <w:t xml:space="preserve">Sum Independent </w:t>
      </w:r>
      <w:r w:rsidR="00B46CDF" w:rsidRPr="00996EB2">
        <w:t xml:space="preserve">from the pooling method drop-down menu. </w:t>
      </w:r>
      <w:r w:rsidR="00E810C1" w:rsidRPr="00996EB2">
        <w:t xml:space="preserve">The </w:t>
      </w:r>
      <w:r w:rsidR="00E810C1" w:rsidRPr="00996EB2">
        <w:rPr>
          <w:b/>
        </w:rPr>
        <w:t>Incidence Pooling and Aggregation</w:t>
      </w:r>
      <w:r w:rsidR="00E810C1" w:rsidRPr="00996EB2">
        <w:t xml:space="preserve"> window should look like this:</w:t>
      </w:r>
    </w:p>
    <w:p w14:paraId="183A1636" w14:textId="5E4109CD" w:rsidR="00B46CDF" w:rsidRPr="00996EB2" w:rsidRDefault="00E2500C" w:rsidP="00FC6E51">
      <w:pPr>
        <w:pStyle w:val="Default"/>
        <w:spacing w:line="276" w:lineRule="auto"/>
        <w:jc w:val="center"/>
        <w:rPr>
          <w:sz w:val="22"/>
          <w:szCs w:val="22"/>
        </w:rPr>
      </w:pPr>
      <w:r w:rsidRPr="00996EB2">
        <w:rPr>
          <w:noProof/>
        </w:rPr>
        <w:drawing>
          <wp:inline distT="0" distB="0" distL="0" distR="0" wp14:anchorId="183A16DD" wp14:editId="342B0137">
            <wp:extent cx="5334000" cy="3607387"/>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5334000" cy="3607387"/>
                    </a:xfrm>
                    <a:prstGeom prst="rect">
                      <a:avLst/>
                    </a:prstGeom>
                  </pic:spPr>
                </pic:pic>
              </a:graphicData>
            </a:graphic>
          </wp:inline>
        </w:drawing>
      </w:r>
    </w:p>
    <w:p w14:paraId="6AEB99DC" w14:textId="77777777" w:rsidR="00B226EC" w:rsidRPr="00B226EC" w:rsidRDefault="00B226EC" w:rsidP="00B226EC"/>
    <w:p w14:paraId="183A1637" w14:textId="1B0339BF" w:rsidR="00081CA3" w:rsidRDefault="00081CA3" w:rsidP="00FC6E51">
      <w:pPr>
        <w:pStyle w:val="bullet"/>
        <w:ind w:left="720"/>
      </w:pPr>
      <w:r w:rsidRPr="00996EB2">
        <w:t xml:space="preserve">Click </w:t>
      </w:r>
      <w:r w:rsidRPr="00996EB2">
        <w:rPr>
          <w:i/>
        </w:rPr>
        <w:t>Next</w:t>
      </w:r>
      <w:r w:rsidRPr="00996EB2">
        <w:t xml:space="preserve">. The next window prompts you to select economic value functions. The two valuation functions you entered earlier will appear in the </w:t>
      </w:r>
      <w:r w:rsidRPr="00996EB2">
        <w:rPr>
          <w:b/>
        </w:rPr>
        <w:t>Valuation Methods</w:t>
      </w:r>
      <w:r w:rsidRPr="00996EB2">
        <w:t xml:space="preserve"> window, but do not select either method.</w:t>
      </w:r>
      <w:r w:rsidR="00121925">
        <w:t xml:space="preserve"> </w:t>
      </w:r>
      <w:r w:rsidRPr="00996EB2">
        <w:t xml:space="preserve">We will perform a valuation in the next step. Click </w:t>
      </w:r>
      <w:r w:rsidRPr="00996EB2">
        <w:rPr>
          <w:i/>
        </w:rPr>
        <w:t>Run As (.apvrx)</w:t>
      </w:r>
      <w:r w:rsidRPr="00996EB2">
        <w:t xml:space="preserve"> to generate pooled incidence results. Click </w:t>
      </w:r>
      <w:r w:rsidRPr="00996EB2">
        <w:rPr>
          <w:i/>
        </w:rPr>
        <w:t xml:space="preserve">Yes </w:t>
      </w:r>
      <w:r w:rsidRPr="00996EB2">
        <w:t>to save the APVRX file</w:t>
      </w:r>
      <w:r w:rsidR="00AB4D68">
        <w:t xml:space="preserve"> and name the file “India_PM_15_Rollback_Std_ResultsPooled”</w:t>
      </w:r>
      <w:r w:rsidRPr="00996EB2">
        <w:t>.</w:t>
      </w:r>
    </w:p>
    <w:p w14:paraId="183A1638" w14:textId="71E88E57" w:rsidR="006015A6" w:rsidRPr="00996EB2" w:rsidRDefault="006015A6" w:rsidP="00FC6E51">
      <w:pPr>
        <w:pStyle w:val="bullet"/>
        <w:ind w:left="720"/>
      </w:pPr>
      <w:r w:rsidRPr="00996EB2">
        <w:t xml:space="preserve">To view the pooled results, click the </w:t>
      </w:r>
      <w:r w:rsidRPr="00996EB2">
        <w:rPr>
          <w:i/>
        </w:rPr>
        <w:t>Data</w:t>
      </w:r>
      <w:r w:rsidRPr="00996EB2">
        <w:t xml:space="preserve"> tab in the lower results window (circled in blue below). Then click the </w:t>
      </w:r>
      <w:r w:rsidRPr="00996EB2">
        <w:rPr>
          <w:i/>
        </w:rPr>
        <w:t>Pooled Incidence Results</w:t>
      </w:r>
      <w:r w:rsidRPr="00996EB2">
        <w:t xml:space="preserve"> tab in the upper part of the window (circled in red below). Double click </w:t>
      </w:r>
      <w:r w:rsidRPr="00B226EC">
        <w:t>the</w:t>
      </w:r>
      <w:r w:rsidRPr="00996EB2">
        <w:t xml:space="preserve"> row that contains the information about the analysis</w:t>
      </w:r>
      <w:r w:rsidR="007E5156" w:rsidRPr="00996EB2">
        <w:t xml:space="preserve"> (indicated with a red arrow)</w:t>
      </w:r>
      <w:r w:rsidRPr="00996EB2">
        <w:t xml:space="preserve">, and the results will be displayed in the lower window. </w:t>
      </w:r>
      <w:r w:rsidR="000035F6" w:rsidRPr="00996EB2">
        <w:t xml:space="preserve">You can also click the </w:t>
      </w:r>
      <w:r w:rsidR="000035F6" w:rsidRPr="00996EB2">
        <w:rPr>
          <w:i/>
        </w:rPr>
        <w:t xml:space="preserve">Show Results </w:t>
      </w:r>
      <w:r w:rsidR="000035F6" w:rsidRPr="00996EB2">
        <w:t xml:space="preserve">button. </w:t>
      </w:r>
      <w:r w:rsidRPr="00996EB2">
        <w:t xml:space="preserve">The </w:t>
      </w:r>
      <w:r w:rsidRPr="00996EB2">
        <w:rPr>
          <w:i/>
        </w:rPr>
        <w:t>Point Estimate</w:t>
      </w:r>
      <w:r w:rsidRPr="00996EB2">
        <w:t xml:space="preserve"> column </w:t>
      </w:r>
      <w:r w:rsidR="000035F6" w:rsidRPr="00996EB2">
        <w:t xml:space="preserve">in the lower window </w:t>
      </w:r>
      <w:r w:rsidRPr="00996EB2">
        <w:t>contains the incidence results.</w:t>
      </w:r>
    </w:p>
    <w:p w14:paraId="183A1639" w14:textId="0E6BB50E" w:rsidR="00B226EC" w:rsidRDefault="00B226EC">
      <w:pPr>
        <w:rPr>
          <w:rFonts w:asciiTheme="majorHAnsi" w:eastAsiaTheme="majorEastAsia" w:hAnsiTheme="majorHAnsi" w:cstheme="majorBidi"/>
        </w:rPr>
      </w:pPr>
      <w:r>
        <w:br w:type="page"/>
      </w:r>
    </w:p>
    <w:p w14:paraId="45645894" w14:textId="43F7B531" w:rsidR="00B226EC" w:rsidRDefault="00AB4D68" w:rsidP="00B226EC">
      <w:pPr>
        <w:pStyle w:val="Body"/>
      </w:pPr>
      <w:r>
        <w:rPr>
          <w:noProof/>
        </w:rPr>
        <w:lastRenderedPageBreak/>
        <w:drawing>
          <wp:inline distT="0" distB="0" distL="0" distR="0" wp14:anchorId="5D0F48E7" wp14:editId="6B31972E">
            <wp:extent cx="5984504" cy="3281321"/>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5984504" cy="3281321"/>
                    </a:xfrm>
                    <a:prstGeom prst="rect">
                      <a:avLst/>
                    </a:prstGeom>
                    <a:noFill/>
                  </pic:spPr>
                </pic:pic>
              </a:graphicData>
            </a:graphic>
          </wp:inline>
        </w:drawing>
      </w:r>
    </w:p>
    <w:p w14:paraId="183A163A" w14:textId="77777777" w:rsidR="006015A6" w:rsidRPr="00996EB2" w:rsidRDefault="006015A6" w:rsidP="00FC6E51">
      <w:pPr>
        <w:pStyle w:val="bullet"/>
        <w:ind w:left="720"/>
      </w:pPr>
      <w:r w:rsidRPr="00996EB2">
        <w:t xml:space="preserve">At this point, you can export the results by clicking on the </w:t>
      </w:r>
      <w:r w:rsidRPr="00996EB2">
        <w:rPr>
          <w:i/>
        </w:rPr>
        <w:t xml:space="preserve">Export </w:t>
      </w:r>
      <w:r w:rsidRPr="00996EB2">
        <w:t>button at the bottom right of the screen.</w:t>
      </w:r>
    </w:p>
    <w:p w14:paraId="183A163B" w14:textId="77777777" w:rsidR="00E810C1" w:rsidRPr="00996EB2" w:rsidRDefault="008A06A9" w:rsidP="00FC6E51">
      <w:pPr>
        <w:pStyle w:val="bullet"/>
        <w:ind w:left="720"/>
      </w:pPr>
      <w:r w:rsidRPr="00996EB2">
        <w:t xml:space="preserve"> If you would like to estimate economic values, continue to the next section.</w:t>
      </w:r>
    </w:p>
    <w:p w14:paraId="183A163C" w14:textId="3D0F790F" w:rsidR="00B226EC" w:rsidRDefault="00B226EC">
      <w:r>
        <w:br w:type="page"/>
      </w:r>
    </w:p>
    <w:p w14:paraId="183A1640" w14:textId="501B91B2" w:rsidR="00954ABC" w:rsidRDefault="00A00123" w:rsidP="00240E4F">
      <w:pPr>
        <w:pStyle w:val="Heading1"/>
      </w:pPr>
      <w:bookmarkStart w:id="57" w:name="_Toc481495913"/>
      <w:bookmarkStart w:id="58" w:name="_Toc1031063"/>
      <w:r>
        <w:lastRenderedPageBreak/>
        <w:t>Section</w:t>
      </w:r>
      <w:r w:rsidR="0086372D">
        <w:t xml:space="preserve"> 5</w:t>
      </w:r>
      <w:r w:rsidR="00954ABC">
        <w:t xml:space="preserve">: </w:t>
      </w:r>
      <w:r w:rsidR="00B226EC">
        <w:t xml:space="preserve"> </w:t>
      </w:r>
      <w:r w:rsidR="00954ABC">
        <w:t>Estimating Economic Values</w:t>
      </w:r>
      <w:bookmarkEnd w:id="57"/>
      <w:bookmarkEnd w:id="58"/>
      <w:r w:rsidR="00954ABC">
        <w:t xml:space="preserve"> </w:t>
      </w:r>
    </w:p>
    <w:p w14:paraId="183A1641" w14:textId="3E352CF6" w:rsidR="008A06A9" w:rsidRPr="00996EB2" w:rsidRDefault="0086372D" w:rsidP="008453E1">
      <w:pPr>
        <w:pStyle w:val="Heading2"/>
      </w:pPr>
      <w:bookmarkStart w:id="59" w:name="_Toc481495914"/>
      <w:bookmarkStart w:id="60" w:name="_Toc1031064"/>
      <w:r>
        <w:t>5.</w:t>
      </w:r>
      <w:r w:rsidR="006A7510" w:rsidRPr="00996EB2">
        <w:t xml:space="preserve">1 </w:t>
      </w:r>
      <w:r w:rsidR="00676AC3">
        <w:tab/>
      </w:r>
      <w:r w:rsidR="00996278" w:rsidRPr="00996EB2">
        <w:t>Estimate</w:t>
      </w:r>
      <w:r w:rsidR="008A06A9" w:rsidRPr="00996EB2">
        <w:t xml:space="preserve"> Economic Values</w:t>
      </w:r>
      <w:bookmarkEnd w:id="59"/>
      <w:bookmarkEnd w:id="60"/>
    </w:p>
    <w:p w14:paraId="183A1642" w14:textId="77777777" w:rsidR="003D4095" w:rsidRPr="00996EB2" w:rsidRDefault="008A06A9" w:rsidP="00676AC3">
      <w:pPr>
        <w:pStyle w:val="Body"/>
      </w:pPr>
      <w:r w:rsidRPr="00996EB2">
        <w:t>As described above, the APV Configuration (.</w:t>
      </w:r>
      <w:proofErr w:type="spellStart"/>
      <w:r w:rsidRPr="00996EB2">
        <w:t>apvx</w:t>
      </w:r>
      <w:proofErr w:type="spellEnd"/>
      <w:r w:rsidRPr="00996EB2">
        <w:t>) is a reusable file that records your aggregation,</w:t>
      </w:r>
      <w:r w:rsidR="003D4095" w:rsidRPr="00996EB2">
        <w:t xml:space="preserve"> </w:t>
      </w:r>
      <w:r w:rsidRPr="00996EB2">
        <w:t>pooling and valuation choices. In this section, you will learn h</w:t>
      </w:r>
      <w:r w:rsidR="003D4095" w:rsidRPr="00996EB2">
        <w:t xml:space="preserve">ow to select and apply economic </w:t>
      </w:r>
      <w:r w:rsidRPr="00996EB2">
        <w:t xml:space="preserve">valuation functions, which assign a </w:t>
      </w:r>
      <w:r w:rsidR="003D4095" w:rsidRPr="00996EB2">
        <w:t>monetary</w:t>
      </w:r>
      <w:r w:rsidRPr="00996EB2">
        <w:t xml:space="preserve"> value to the pooled an</w:t>
      </w:r>
      <w:r w:rsidR="003D4095" w:rsidRPr="00996EB2">
        <w:t xml:space="preserve">d aggregated health impacts you </w:t>
      </w:r>
      <w:r w:rsidRPr="00996EB2">
        <w:t>estimated in the step above.</w:t>
      </w:r>
    </w:p>
    <w:p w14:paraId="183A1643" w14:textId="77777777" w:rsidR="00A82BEC" w:rsidRPr="00A82BEC" w:rsidRDefault="003D4095" w:rsidP="00FC6E51">
      <w:pPr>
        <w:pStyle w:val="bullet"/>
        <w:ind w:left="720"/>
      </w:pPr>
      <w:r w:rsidRPr="00996EB2">
        <w:t xml:space="preserve">Double-click </w:t>
      </w:r>
      <w:r w:rsidRPr="00996EB2">
        <w:rPr>
          <w:i/>
        </w:rPr>
        <w:t>Pooling Method</w:t>
      </w:r>
      <w:r w:rsidR="000035F6" w:rsidRPr="00996EB2">
        <w:rPr>
          <w:i/>
        </w:rPr>
        <w:t xml:space="preserve">. </w:t>
      </w:r>
      <w:r w:rsidR="000035F6" w:rsidRPr="00996EB2">
        <w:t xml:space="preserve">This will bring up the </w:t>
      </w:r>
      <w:r w:rsidR="000035F6" w:rsidRPr="00996EB2">
        <w:rPr>
          <w:b/>
        </w:rPr>
        <w:t>Select and Pool Incidence Estimates</w:t>
      </w:r>
      <w:r w:rsidR="000035F6" w:rsidRPr="00996EB2">
        <w:t xml:space="preserve"> window. </w:t>
      </w:r>
    </w:p>
    <w:p w14:paraId="183A1644" w14:textId="65CB1C04" w:rsidR="00A82BEC" w:rsidRPr="00FB05E1" w:rsidRDefault="000035F6" w:rsidP="00FC6E51">
      <w:pPr>
        <w:pStyle w:val="bullet"/>
        <w:ind w:left="720"/>
      </w:pPr>
      <w:r w:rsidRPr="00996EB2">
        <w:t xml:space="preserve">Select the functions for which you would like to calculate a valuation. If you would like to pool multiple functions, add multiple functions to the </w:t>
      </w:r>
      <w:r w:rsidRPr="002C49D3">
        <w:t xml:space="preserve">lower window. </w:t>
      </w:r>
      <w:r w:rsidR="00E2500C" w:rsidRPr="002C49D3">
        <w:t xml:space="preserve">In this case, </w:t>
      </w:r>
      <w:r w:rsidR="00F30488">
        <w:t xml:space="preserve">you </w:t>
      </w:r>
      <w:r w:rsidR="00E2500C" w:rsidRPr="002C49D3">
        <w:t>will simply calculate valuation for the All-Cause Mortality function.</w:t>
      </w:r>
      <w:r w:rsidR="00E2500C" w:rsidRPr="002C49D3">
        <w:rPr>
          <w:i/>
        </w:rPr>
        <w:t xml:space="preserve"> </w:t>
      </w:r>
      <w:r w:rsidR="00E2500C" w:rsidRPr="002C49D3">
        <w:t xml:space="preserve">If you have just completed </w:t>
      </w:r>
      <w:r w:rsidR="00AF450A" w:rsidRPr="002C49D3">
        <w:t>Section 4.4</w:t>
      </w:r>
      <w:r w:rsidR="00E2500C" w:rsidRPr="002C49D3">
        <w:t xml:space="preserve">, you will need to remove the </w:t>
      </w:r>
      <w:r w:rsidR="002C49D3" w:rsidRPr="002C49D3">
        <w:t>Krewski</w:t>
      </w:r>
      <w:r w:rsidR="00E2500C" w:rsidRPr="002C49D3">
        <w:t xml:space="preserve"> health functions</w:t>
      </w:r>
      <w:r w:rsidR="002C49D3" w:rsidRPr="002C49D3">
        <w:t xml:space="preserve"> for Ischemic Heart Disease and Lung Cancer</w:t>
      </w:r>
      <w:r w:rsidR="00E2500C" w:rsidRPr="002C49D3">
        <w:t xml:space="preserve"> and select the Krewski All-Cause Mortality function. To do this, press the </w:t>
      </w:r>
      <w:r w:rsidR="00E2500C" w:rsidRPr="002C49D3">
        <w:rPr>
          <w:i/>
        </w:rPr>
        <w:t xml:space="preserve">Remove All Studies </w:t>
      </w:r>
      <w:r w:rsidR="00E2500C" w:rsidRPr="002C49D3">
        <w:t xml:space="preserve">button. Select the </w:t>
      </w:r>
      <w:r w:rsidR="00F026CC">
        <w:t xml:space="preserve">appropriate </w:t>
      </w:r>
      <w:r w:rsidR="00E2500C" w:rsidRPr="002C49D3">
        <w:t xml:space="preserve">Krewski function and click the </w:t>
      </w:r>
      <w:r w:rsidR="00E2500C" w:rsidRPr="002C49D3">
        <w:rPr>
          <w:i/>
        </w:rPr>
        <w:t>Add Study</w:t>
      </w:r>
      <w:r w:rsidR="00E2500C" w:rsidRPr="00996EB2">
        <w:t xml:space="preserve"> button.</w:t>
      </w:r>
    </w:p>
    <w:p w14:paraId="183A1645" w14:textId="1CD49243" w:rsidR="00AC174B" w:rsidRDefault="00E2500C" w:rsidP="00FC6E51">
      <w:pPr>
        <w:pStyle w:val="bullet"/>
        <w:ind w:left="720"/>
      </w:pPr>
      <w:r w:rsidRPr="00996EB2">
        <w:t xml:space="preserve">Click </w:t>
      </w:r>
      <w:r w:rsidRPr="00996EB2">
        <w:rPr>
          <w:i/>
        </w:rPr>
        <w:t xml:space="preserve">Next. </w:t>
      </w:r>
      <w:r w:rsidRPr="00996EB2">
        <w:t xml:space="preserve"> A window may appear asking if you would like to load the previous valuation </w:t>
      </w:r>
      <w:r w:rsidRPr="002C49D3">
        <w:t xml:space="preserve">settings.  Select </w:t>
      </w:r>
      <w:r w:rsidRPr="002C49D3">
        <w:rPr>
          <w:i/>
        </w:rPr>
        <w:t>Reset valuation settings</w:t>
      </w:r>
      <w:r w:rsidRPr="002C49D3">
        <w:t xml:space="preserve"> to continue. The valuation functions you created earlier (</w:t>
      </w:r>
      <w:r w:rsidR="002C49D3" w:rsidRPr="002C49D3">
        <w:rPr>
          <w:i/>
        </w:rPr>
        <w:t>India</w:t>
      </w:r>
      <w:r w:rsidRPr="002C49D3">
        <w:rPr>
          <w:i/>
        </w:rPr>
        <w:t xml:space="preserve"> Valuation</w:t>
      </w:r>
      <w:r w:rsidRPr="002C49D3">
        <w:t>) should appear</w:t>
      </w:r>
      <w:r w:rsidRPr="00996EB2">
        <w:t xml:space="preserve"> in the window on the left. Select the function that utilizes the EPA Mean VSL values and drag it to the right hand window, releasing it when a purple line appears just below the endpoint in the right hand window.</w:t>
      </w:r>
      <w:r w:rsidR="00A90D00" w:rsidRPr="00A90D00">
        <w:t xml:space="preserve"> </w:t>
      </w:r>
      <w:r w:rsidR="00A90D00">
        <w:t>This purple line will appear when you drag the function to the area indicated by the red circle in the figure.</w:t>
      </w:r>
    </w:p>
    <w:p w14:paraId="385949E7" w14:textId="51E3A1C6" w:rsidR="00A90D00" w:rsidRPr="00996EB2" w:rsidRDefault="00816987" w:rsidP="00AB4D68">
      <w:pPr>
        <w:pStyle w:val="bullet"/>
        <w:numPr>
          <w:ilvl w:val="0"/>
          <w:numId w:val="0"/>
        </w:numPr>
        <w:ind w:left="360"/>
        <w:jc w:val="center"/>
      </w:pPr>
      <w:r>
        <w:drawing>
          <wp:inline distT="0" distB="0" distL="0" distR="0" wp14:anchorId="08FFAD75" wp14:editId="3540605C">
            <wp:extent cx="4021666" cy="3015313"/>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20062" cy="3014110"/>
                    </a:xfrm>
                    <a:prstGeom prst="rect">
                      <a:avLst/>
                    </a:prstGeom>
                    <a:noFill/>
                  </pic:spPr>
                </pic:pic>
              </a:graphicData>
            </a:graphic>
          </wp:inline>
        </w:drawing>
      </w:r>
    </w:p>
    <w:p w14:paraId="183A1646" w14:textId="6B5A64FF" w:rsidR="003D4095" w:rsidRPr="002C49D3" w:rsidRDefault="009D184F" w:rsidP="00FC6E51">
      <w:pPr>
        <w:pStyle w:val="bullet"/>
        <w:ind w:left="720"/>
      </w:pPr>
      <w:r w:rsidRPr="002C49D3">
        <w:lastRenderedPageBreak/>
        <w:t xml:space="preserve">Click the </w:t>
      </w:r>
      <w:r w:rsidRPr="002C49D3">
        <w:rPr>
          <w:i/>
        </w:rPr>
        <w:t>Run As (*apvrx)</w:t>
      </w:r>
      <w:r w:rsidRPr="002C49D3">
        <w:t xml:space="preserve"> button, click </w:t>
      </w:r>
      <w:r w:rsidRPr="002C49D3">
        <w:rPr>
          <w:i/>
        </w:rPr>
        <w:t xml:space="preserve">Yes </w:t>
      </w:r>
      <w:r w:rsidRPr="002C49D3">
        <w:t xml:space="preserve">and save the file as </w:t>
      </w:r>
      <w:r w:rsidR="00AF450A" w:rsidRPr="002C49D3">
        <w:t>“</w:t>
      </w:r>
      <w:r w:rsidR="002C49D3" w:rsidRPr="002C49D3">
        <w:t>India</w:t>
      </w:r>
      <w:r w:rsidR="00641BDE" w:rsidRPr="002C49D3">
        <w:t>_PM_</w:t>
      </w:r>
      <w:r w:rsidR="002C49D3" w:rsidRPr="002C49D3">
        <w:t>15_Rollback_Std</w:t>
      </w:r>
      <w:r w:rsidR="00E2500C" w:rsidRPr="002C49D3">
        <w:t>_Valuation</w:t>
      </w:r>
      <w:r w:rsidR="00BB6DE2" w:rsidRPr="002C49D3">
        <w:t>”</w:t>
      </w:r>
      <w:r w:rsidRPr="002C49D3">
        <w:t>.</w:t>
      </w:r>
    </w:p>
    <w:p w14:paraId="183A1647" w14:textId="3BFEB82B" w:rsidR="00E810C1" w:rsidRDefault="009D184F" w:rsidP="00FC6E51">
      <w:pPr>
        <w:pStyle w:val="bullet"/>
        <w:ind w:left="720"/>
      </w:pPr>
      <w:r w:rsidRPr="00996EB2">
        <w:t>After your file has been saved, you will be returned to the main BenMAP screen.</w:t>
      </w:r>
    </w:p>
    <w:p w14:paraId="05E16EAB" w14:textId="5FE51599" w:rsidR="002C49D3" w:rsidRPr="00996EB2" w:rsidRDefault="002C49D3" w:rsidP="00FC6E51">
      <w:pPr>
        <w:pStyle w:val="bullet"/>
        <w:ind w:left="720"/>
      </w:pPr>
      <w:r>
        <w:t xml:space="preserve">To view your results, click the tab labelled </w:t>
      </w:r>
      <w:r>
        <w:rPr>
          <w:i/>
        </w:rPr>
        <w:t xml:space="preserve">Pooled Valuation Results </w:t>
      </w:r>
      <w:r>
        <w:t xml:space="preserve">and press </w:t>
      </w:r>
      <w:r>
        <w:rPr>
          <w:i/>
        </w:rPr>
        <w:t>Show Results.</w:t>
      </w:r>
      <w:r w:rsidRPr="002C49D3">
        <w:t xml:space="preserve"> </w:t>
      </w:r>
      <w:r w:rsidRPr="00996EB2">
        <w:t xml:space="preserve">The </w:t>
      </w:r>
      <w:r w:rsidRPr="00996EB2">
        <w:rPr>
          <w:i/>
        </w:rPr>
        <w:t>Point Estimate</w:t>
      </w:r>
      <w:r w:rsidRPr="00996EB2">
        <w:t xml:space="preserve"> column in the lower window contains the </w:t>
      </w:r>
      <w:r>
        <w:t xml:space="preserve">valuation </w:t>
      </w:r>
      <w:r w:rsidRPr="00996EB2">
        <w:t>results.</w:t>
      </w:r>
    </w:p>
    <w:p w14:paraId="34B851DA" w14:textId="0E7F9548" w:rsidR="003B7311" w:rsidRPr="00676AC3" w:rsidRDefault="00A8391D" w:rsidP="00676AC3">
      <w:pPr>
        <w:pStyle w:val="Body"/>
        <w:rPr>
          <w:b/>
          <w:u w:val="single"/>
        </w:rPr>
      </w:pPr>
      <w:r w:rsidRPr="00676AC3">
        <w:rPr>
          <w:b/>
          <w:u w:val="single"/>
        </w:rPr>
        <w:t>Question for Students</w:t>
      </w:r>
    </w:p>
    <w:p w14:paraId="183A1649" w14:textId="4FD45D09" w:rsidR="00E261A3" w:rsidRPr="007A513B" w:rsidRDefault="00E261A3" w:rsidP="00676AC3">
      <w:pPr>
        <w:pStyle w:val="Body"/>
        <w:rPr>
          <w:b/>
          <w:bCs/>
        </w:rPr>
      </w:pPr>
      <w:r w:rsidRPr="007A513B">
        <w:rPr>
          <w:b/>
          <w:bCs/>
        </w:rPr>
        <w:t>What is the economi</w:t>
      </w:r>
      <w:r w:rsidR="00600B31">
        <w:rPr>
          <w:b/>
          <w:bCs/>
        </w:rPr>
        <w:t>c value for the benefits of the Indian government enforcing a rollback to the 15 ug/m3 standard program</w:t>
      </w:r>
      <w:r w:rsidRPr="002C49D3">
        <w:rPr>
          <w:b/>
          <w:bCs/>
        </w:rPr>
        <w:t xml:space="preserve">? </w:t>
      </w:r>
    </w:p>
    <w:p w14:paraId="183A164B" w14:textId="190AA905" w:rsidR="00E810C1" w:rsidRPr="00996EB2" w:rsidRDefault="0086372D" w:rsidP="008453E1">
      <w:pPr>
        <w:pStyle w:val="Heading2"/>
      </w:pPr>
      <w:bookmarkStart w:id="61" w:name="_Toc481495915"/>
      <w:bookmarkStart w:id="62" w:name="_Toc1031065"/>
      <w:r>
        <w:t>5.2</w:t>
      </w:r>
      <w:r w:rsidR="006A7510" w:rsidRPr="00996EB2">
        <w:t xml:space="preserve"> </w:t>
      </w:r>
      <w:r w:rsidR="00676AC3">
        <w:tab/>
      </w:r>
      <w:r w:rsidR="00E810C1" w:rsidRPr="00996EB2">
        <w:t>Generate Reports</w:t>
      </w:r>
      <w:bookmarkEnd w:id="61"/>
      <w:bookmarkEnd w:id="62"/>
    </w:p>
    <w:p w14:paraId="183A164C" w14:textId="49E259C5" w:rsidR="009D184F" w:rsidRPr="00A00123" w:rsidRDefault="0086372D" w:rsidP="000E6F28">
      <w:pPr>
        <w:pStyle w:val="Heading3"/>
      </w:pPr>
      <w:bookmarkStart w:id="63" w:name="_Toc481495916"/>
      <w:bookmarkStart w:id="64" w:name="_Toc1031066"/>
      <w:r w:rsidRPr="00A00123">
        <w:t>5.2</w:t>
      </w:r>
      <w:r w:rsidR="006A7510" w:rsidRPr="00A00123">
        <w:t xml:space="preserve">.1 </w:t>
      </w:r>
      <w:r w:rsidR="00676AC3">
        <w:tab/>
      </w:r>
      <w:r w:rsidR="009D184F" w:rsidRPr="00A00123">
        <w:t>Generate Tabular Result Reports</w:t>
      </w:r>
      <w:bookmarkEnd w:id="63"/>
      <w:bookmarkEnd w:id="64"/>
    </w:p>
    <w:p w14:paraId="183A164D" w14:textId="77777777" w:rsidR="009D184F" w:rsidRPr="00996EB2" w:rsidRDefault="009D184F" w:rsidP="00676AC3">
      <w:pPr>
        <w:pStyle w:val="Body"/>
      </w:pPr>
      <w:r w:rsidRPr="00996EB2">
        <w:t>This step will allow you to generate tabular reports from the aggregation, pooling and valuation data, reflecting how you chose to aggregate, pool and value your results.</w:t>
      </w:r>
    </w:p>
    <w:p w14:paraId="183A164E" w14:textId="77777777" w:rsidR="009D184F" w:rsidRPr="00996EB2" w:rsidRDefault="009D184F" w:rsidP="00FC6E51">
      <w:pPr>
        <w:pStyle w:val="bullet"/>
        <w:ind w:left="720"/>
      </w:pPr>
      <w:r w:rsidRPr="00996EB2">
        <w:t xml:space="preserve">Click the </w:t>
      </w:r>
      <w:r w:rsidRPr="00996EB2">
        <w:rPr>
          <w:i/>
        </w:rPr>
        <w:t>Pooled Incidence Results</w:t>
      </w:r>
      <w:r w:rsidRPr="00996EB2">
        <w:t xml:space="preserve"> tab in the upper portion of the screen.</w:t>
      </w:r>
    </w:p>
    <w:p w14:paraId="183A164F" w14:textId="77777777" w:rsidR="009D184F" w:rsidRPr="00996EB2" w:rsidRDefault="009D184F" w:rsidP="00FC6E51">
      <w:pPr>
        <w:pStyle w:val="bullet"/>
        <w:ind w:left="720"/>
        <w:rPr>
          <w:b/>
        </w:rPr>
      </w:pPr>
      <w:r w:rsidRPr="00996EB2">
        <w:t xml:space="preserve">Select </w:t>
      </w:r>
      <w:r w:rsidRPr="00996EB2">
        <w:rPr>
          <w:i/>
        </w:rPr>
        <w:t>Show results</w:t>
      </w:r>
      <w:r w:rsidRPr="00996EB2">
        <w:t xml:space="preserve"> and the mortality results should appear in the window at the bottom of the screen</w:t>
      </w:r>
      <w:r w:rsidR="000035F6" w:rsidRPr="00996EB2">
        <w:t>.</w:t>
      </w:r>
    </w:p>
    <w:p w14:paraId="1432D049" w14:textId="2205A304" w:rsidR="00963561" w:rsidRPr="00996EB2" w:rsidRDefault="009D184F" w:rsidP="00FC6E51">
      <w:pPr>
        <w:pStyle w:val="bullet"/>
        <w:ind w:left="720"/>
      </w:pPr>
      <w:r w:rsidRPr="00996EB2">
        <w:t xml:space="preserve">The lower right portion of the window should now display the results of your analysis. In order to export these results as a CSV file, select the </w:t>
      </w:r>
      <w:r w:rsidR="000035F6" w:rsidRPr="00996EB2">
        <w:rPr>
          <w:i/>
        </w:rPr>
        <w:t>Export</w:t>
      </w:r>
      <w:r w:rsidRPr="00996EB2">
        <w:rPr>
          <w:i/>
        </w:rPr>
        <w:t xml:space="preserve"> </w:t>
      </w:r>
      <w:r w:rsidRPr="00996EB2">
        <w:t>button and save the results.</w:t>
      </w:r>
    </w:p>
    <w:p w14:paraId="183A1651" w14:textId="711A5B36" w:rsidR="00EA3E79" w:rsidRPr="00A00123" w:rsidRDefault="0086372D" w:rsidP="000E6F28">
      <w:pPr>
        <w:pStyle w:val="Heading3"/>
      </w:pPr>
      <w:bookmarkStart w:id="65" w:name="_Toc481495917"/>
      <w:bookmarkStart w:id="66" w:name="_Toc1031067"/>
      <w:r w:rsidRPr="00A00123">
        <w:t>5.2</w:t>
      </w:r>
      <w:r w:rsidR="006A7510" w:rsidRPr="00A00123">
        <w:t xml:space="preserve">.2 </w:t>
      </w:r>
      <w:r w:rsidR="00676AC3">
        <w:tab/>
      </w:r>
      <w:r w:rsidR="00EA3E79" w:rsidRPr="00A00123">
        <w:t>Generate Audit Trail Reports</w:t>
      </w:r>
      <w:bookmarkEnd w:id="65"/>
      <w:bookmarkEnd w:id="66"/>
    </w:p>
    <w:p w14:paraId="183A1653" w14:textId="06CA03BF" w:rsidR="008E37F3" w:rsidRDefault="00963561" w:rsidP="00676AC3">
      <w:pPr>
        <w:pStyle w:val="Body"/>
      </w:pPr>
      <w:r>
        <w:rPr>
          <w:noProof/>
        </w:rPr>
        <w:drawing>
          <wp:anchor distT="0" distB="0" distL="114300" distR="114300" simplePos="0" relativeHeight="251722752" behindDoc="0" locked="0" layoutInCell="1" allowOverlap="1" wp14:anchorId="1B842AA1" wp14:editId="07741212">
            <wp:simplePos x="0" y="0"/>
            <wp:positionH relativeFrom="column">
              <wp:posOffset>3179445</wp:posOffset>
            </wp:positionH>
            <wp:positionV relativeFrom="paragraph">
              <wp:posOffset>38100</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00EA3E79" w:rsidRPr="00996EB2">
        <w:t xml:space="preserve">Audit Trail Reports </w:t>
      </w:r>
      <w:r w:rsidR="00AF450A">
        <w:t xml:space="preserve">summarize the steps that you have taken within the </w:t>
      </w:r>
      <w:proofErr w:type="spellStart"/>
      <w:r w:rsidR="00AF450A">
        <w:t>BenMAP</w:t>
      </w:r>
      <w:proofErr w:type="spellEnd"/>
      <w:r w:rsidR="00AF450A">
        <w:t xml:space="preserve">-CE benefits analysis and </w:t>
      </w:r>
      <w:r w:rsidR="00EA3E79" w:rsidRPr="00996EB2">
        <w:t xml:space="preserve">facilitate transparency and reproducibility by reporting a summary of your assumptions underlying each of five types of files generated by </w:t>
      </w:r>
      <w:proofErr w:type="spellStart"/>
      <w:r w:rsidR="00EA3E79" w:rsidRPr="00996EB2">
        <w:t>BenMAP</w:t>
      </w:r>
      <w:proofErr w:type="spellEnd"/>
      <w:r w:rsidR="00EA3E79" w:rsidRPr="00996EB2">
        <w:t>-CE: Air Quality Grids (with the “.</w:t>
      </w:r>
      <w:proofErr w:type="spellStart"/>
      <w:r w:rsidR="00EA3E79" w:rsidRPr="00996EB2">
        <w:t>aqgx</w:t>
      </w:r>
      <w:proofErr w:type="spellEnd"/>
      <w:r w:rsidR="00EA3E79" w:rsidRPr="00996EB2">
        <w:t>” extension), Incidence Configurations (with the “.</w:t>
      </w:r>
      <w:proofErr w:type="spellStart"/>
      <w:r w:rsidR="00EA3E79" w:rsidRPr="00996EB2">
        <w:t>cfgx</w:t>
      </w:r>
      <w:proofErr w:type="spellEnd"/>
      <w:r w:rsidR="00EA3E79" w:rsidRPr="00996EB2">
        <w:t>” extension), Configuration Results (with the “.</w:t>
      </w:r>
      <w:proofErr w:type="spellStart"/>
      <w:r w:rsidR="00EA3E79" w:rsidRPr="00996EB2">
        <w:t>cfgrx</w:t>
      </w:r>
      <w:proofErr w:type="spellEnd"/>
      <w:r w:rsidR="00EA3E79" w:rsidRPr="00996EB2">
        <w:t>” extension), Aggregation, Pooling, and Valuation Configurations (with the “.</w:t>
      </w:r>
      <w:proofErr w:type="spellStart"/>
      <w:r w:rsidR="00EA3E79" w:rsidRPr="00996EB2">
        <w:t>apvx</w:t>
      </w:r>
      <w:proofErr w:type="spellEnd"/>
      <w:r w:rsidR="00EA3E79" w:rsidRPr="00996EB2">
        <w:t>” extension), and Aggregation, Pooling, and Valuation Results (with the “.</w:t>
      </w:r>
      <w:proofErr w:type="spellStart"/>
      <w:r w:rsidR="00EA3E79" w:rsidRPr="00996EB2">
        <w:t>apvrx</w:t>
      </w:r>
      <w:proofErr w:type="spellEnd"/>
      <w:r w:rsidR="00EA3E79" w:rsidRPr="00996EB2">
        <w:t xml:space="preserve">” extension). We encourage you strongly to generate an audit trail for each </w:t>
      </w:r>
      <w:proofErr w:type="spellStart"/>
      <w:r w:rsidR="00EA3E79" w:rsidRPr="00996EB2">
        <w:t>BenMAP</w:t>
      </w:r>
      <w:proofErr w:type="spellEnd"/>
      <w:r w:rsidR="00EA3E79" w:rsidRPr="00996EB2">
        <w:t>-CE analysis you perform, and to save the resulting file with the rest of the program outputs.</w:t>
      </w:r>
    </w:p>
    <w:p w14:paraId="183A1655" w14:textId="77777777" w:rsidR="00EA3E79" w:rsidRPr="00996EB2" w:rsidRDefault="00EA3E79" w:rsidP="00FC6E51">
      <w:pPr>
        <w:pStyle w:val="bullet"/>
        <w:ind w:left="720"/>
      </w:pPr>
      <w:r w:rsidRPr="00996EB2">
        <w:lastRenderedPageBreak/>
        <w:t xml:space="preserve">Click the </w:t>
      </w:r>
      <w:r w:rsidRPr="00996EB2">
        <w:rPr>
          <w:i/>
        </w:rPr>
        <w:t xml:space="preserve">Audit Trail Report </w:t>
      </w:r>
      <w:r w:rsidRPr="00996EB2">
        <w:t xml:space="preserve">button in the upper portion of the window. Select </w:t>
      </w:r>
      <w:r w:rsidRPr="00996EB2">
        <w:rPr>
          <w:i/>
        </w:rPr>
        <w:t>Current Audit Trail Report.</w:t>
      </w:r>
      <w:r w:rsidRPr="00996EB2">
        <w:t xml:space="preserve"> Click </w:t>
      </w:r>
      <w:r w:rsidRPr="00996EB2">
        <w:rPr>
          <w:i/>
        </w:rPr>
        <w:t>OK</w:t>
      </w:r>
      <w:r w:rsidRPr="00996EB2">
        <w:t>.</w:t>
      </w:r>
    </w:p>
    <w:p w14:paraId="183A1656" w14:textId="77777777" w:rsidR="00EA3E79" w:rsidRPr="00996EB2" w:rsidRDefault="00EA3E79" w:rsidP="00FC6E51">
      <w:pPr>
        <w:pStyle w:val="bullet"/>
        <w:ind w:left="720"/>
      </w:pPr>
      <w:r w:rsidRPr="00996EB2">
        <w:t>Carefully review the report, ensuring that the air quality grids, population data, health incidence data, health impact functions and economic value estimates appear as you expected.</w:t>
      </w:r>
    </w:p>
    <w:p w14:paraId="183A1657" w14:textId="77777777" w:rsidR="00EA3E79" w:rsidRPr="00996EB2" w:rsidRDefault="00EA3E79" w:rsidP="00FC6E51">
      <w:pPr>
        <w:pStyle w:val="bullet"/>
        <w:ind w:left="720"/>
      </w:pPr>
      <w:r w:rsidRPr="00996EB2">
        <w:t>Examine the audit trail to determine: the version of BenMAP-CE you used; the population year; the start and end age for the mortality functions.</w:t>
      </w:r>
    </w:p>
    <w:p w14:paraId="183A1658" w14:textId="3FA05176" w:rsidR="00EA3E79" w:rsidRPr="00600B31" w:rsidRDefault="00EA3E79" w:rsidP="00FC6E51">
      <w:pPr>
        <w:pStyle w:val="bullet"/>
        <w:ind w:left="720"/>
      </w:pPr>
      <w:r w:rsidRPr="00996EB2">
        <w:t xml:space="preserve">Click </w:t>
      </w:r>
      <w:r w:rsidR="000035F6" w:rsidRPr="00996EB2">
        <w:rPr>
          <w:i/>
        </w:rPr>
        <w:t xml:space="preserve">Export </w:t>
      </w:r>
      <w:r w:rsidR="008170B3" w:rsidRPr="00996EB2">
        <w:t xml:space="preserve">to save the audit </w:t>
      </w:r>
      <w:r w:rsidR="008170B3" w:rsidRPr="005C2C00">
        <w:rPr>
          <w:rStyle w:val="bulletChar"/>
        </w:rPr>
        <w:t>t</w:t>
      </w:r>
      <w:r w:rsidR="008170B3" w:rsidRPr="00996EB2">
        <w:t xml:space="preserve">rail report as </w:t>
      </w:r>
      <w:r w:rsidR="008170B3" w:rsidRPr="00600B31">
        <w:t>“</w:t>
      </w:r>
      <w:r w:rsidR="00600B31" w:rsidRPr="00600B31">
        <w:t>India</w:t>
      </w:r>
      <w:r w:rsidR="008170B3" w:rsidRPr="00600B31">
        <w:t>_PM_</w:t>
      </w:r>
      <w:r w:rsidR="00600B31" w:rsidRPr="00600B31">
        <w:t>15</w:t>
      </w:r>
      <w:r w:rsidR="008170B3" w:rsidRPr="00600B31">
        <w:t>_Rollback_</w:t>
      </w:r>
      <w:r w:rsidR="00600B31" w:rsidRPr="00600B31">
        <w:t>Std_</w:t>
      </w:r>
      <w:r w:rsidR="008170B3" w:rsidRPr="00600B31">
        <w:t>ATR”.</w:t>
      </w:r>
    </w:p>
    <w:p w14:paraId="6103AFE9" w14:textId="2F00AC29" w:rsidR="003B7311" w:rsidRPr="00600B31" w:rsidRDefault="00A8391D" w:rsidP="005C2C00">
      <w:pPr>
        <w:pStyle w:val="Body"/>
        <w:rPr>
          <w:b/>
          <w:u w:val="single"/>
        </w:rPr>
      </w:pPr>
      <w:r w:rsidRPr="00600B31">
        <w:rPr>
          <w:b/>
          <w:u w:val="single"/>
        </w:rPr>
        <w:t>Question for Students</w:t>
      </w:r>
    </w:p>
    <w:p w14:paraId="183A165A" w14:textId="19AB4CA7" w:rsidR="00687B90" w:rsidRPr="007A513B" w:rsidRDefault="00BC5CC7" w:rsidP="005C2C00">
      <w:pPr>
        <w:pStyle w:val="Body"/>
        <w:rPr>
          <w:rFonts w:cstheme="minorBidi"/>
          <w:b/>
          <w:noProof/>
          <w:sz w:val="28"/>
          <w:szCs w:val="28"/>
        </w:rPr>
      </w:pPr>
      <w:r w:rsidRPr="00600B31">
        <w:rPr>
          <w:b/>
          <w:noProof/>
        </w:rPr>
        <w:t xml:space="preserve">Based on the analysis you performed, what would your final policy recommendation be to the </w:t>
      </w:r>
      <w:r w:rsidR="00600B31" w:rsidRPr="00600B31">
        <w:rPr>
          <w:b/>
          <w:noProof/>
        </w:rPr>
        <w:t>Indian</w:t>
      </w:r>
      <w:r w:rsidRPr="00600B31">
        <w:rPr>
          <w:b/>
          <w:noProof/>
        </w:rPr>
        <w:t xml:space="preserve"> government as to whether they should implement </w:t>
      </w:r>
      <w:r w:rsidR="00600B31" w:rsidRPr="00600B31">
        <w:rPr>
          <w:b/>
          <w:noProof/>
        </w:rPr>
        <w:t>rollback enforcement</w:t>
      </w:r>
      <w:r w:rsidRPr="00600B31">
        <w:rPr>
          <w:b/>
          <w:noProof/>
        </w:rPr>
        <w:t>? What information makes you support this recommendation?</w:t>
      </w:r>
      <w:r w:rsidRPr="007A513B">
        <w:rPr>
          <w:b/>
          <w:noProof/>
        </w:rPr>
        <w:t xml:space="preserve"> </w:t>
      </w:r>
    </w:p>
    <w:sectPr w:rsidR="00687B90" w:rsidRPr="007A513B" w:rsidSect="000E5AAC">
      <w:footerReference w:type="default" r:id="rId71"/>
      <w:pgSz w:w="12240" w:h="15840" w:code="1"/>
      <w:pgMar w:top="1440" w:right="1440" w:bottom="1440" w:left="1440" w:header="576" w:footer="576"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1F407A" w14:textId="77777777" w:rsidR="00B427CA" w:rsidRDefault="00B427CA" w:rsidP="00D12A14">
      <w:pPr>
        <w:spacing w:after="0" w:line="240" w:lineRule="auto"/>
      </w:pPr>
      <w:r>
        <w:separator/>
      </w:r>
    </w:p>
  </w:endnote>
  <w:endnote w:type="continuationSeparator" w:id="0">
    <w:p w14:paraId="0323717A" w14:textId="77777777" w:rsidR="00B427CA" w:rsidRDefault="00B427CA"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518CE" w14:textId="48CDFA6F" w:rsidR="00B427CA" w:rsidRPr="002C731C" w:rsidRDefault="00B427CA"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India</w:t>
    </w:r>
  </w:p>
  <w:p w14:paraId="13D83513" w14:textId="7E76CBE8" w:rsidR="00B427CA" w:rsidRPr="002C731C" w:rsidRDefault="00B427CA" w:rsidP="002C731C">
    <w:pPr>
      <w:pStyle w:val="Footer"/>
      <w:rPr>
        <w:rFonts w:asciiTheme="majorHAnsi" w:hAnsiTheme="majorHAnsi"/>
        <w:sz w:val="20"/>
        <w:szCs w:val="20"/>
      </w:rPr>
    </w:pPr>
    <w:r>
      <w:rPr>
        <w:rFonts w:asciiTheme="majorHAnsi" w:hAnsiTheme="majorHAnsi"/>
        <w:sz w:val="20"/>
        <w:szCs w:val="20"/>
      </w:rPr>
      <w:t xml:space="preserve">Designed for </w:t>
    </w:r>
    <w:proofErr w:type="spellStart"/>
    <w:r>
      <w:rPr>
        <w:rFonts w:asciiTheme="majorHAnsi" w:hAnsiTheme="majorHAnsi"/>
        <w:sz w:val="20"/>
        <w:szCs w:val="20"/>
      </w:rPr>
      <w:t>BenMAP</w:t>
    </w:r>
    <w:proofErr w:type="spellEnd"/>
    <w:r>
      <w:rPr>
        <w:rFonts w:asciiTheme="majorHAnsi" w:hAnsiTheme="majorHAnsi"/>
        <w:sz w:val="20"/>
        <w:szCs w:val="20"/>
      </w:rPr>
      <w:t>-CE v 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15F2BD" w14:textId="23275B14" w:rsidR="00B427CA" w:rsidRPr="002C731C" w:rsidRDefault="00B427CA"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xml:space="preserve"> - India</w:t>
    </w:r>
  </w:p>
  <w:p w14:paraId="4B0DF2C2" w14:textId="427EF1A7" w:rsidR="00B427CA" w:rsidRPr="002C731C" w:rsidRDefault="00B427CA"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FDE81" w14:textId="222E1DFD" w:rsidR="00B427CA" w:rsidRPr="002C731C" w:rsidRDefault="00B427CA"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xml:space="preserve"> - India</w:t>
    </w:r>
  </w:p>
  <w:p w14:paraId="5E97CABC" w14:textId="1B095994" w:rsidR="00B427CA" w:rsidRPr="002C731C" w:rsidRDefault="00B427CA"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r>
      <w:rPr>
        <w:rFonts w:asciiTheme="majorHAnsi" w:hAnsiTheme="majorHAnsi"/>
        <w:sz w:val="20"/>
        <w:szCs w:val="20"/>
      </w:rPr>
      <w:tab/>
    </w:r>
    <w:r>
      <w:rPr>
        <w:rFonts w:asciiTheme="majorHAnsi" w:hAnsiTheme="majorHAnsi"/>
        <w:sz w:val="20"/>
        <w:szCs w:val="20"/>
      </w:rPr>
      <w:tab/>
    </w:r>
    <w:r w:rsidRPr="00240E4F">
      <w:rPr>
        <w:rFonts w:asciiTheme="majorHAnsi" w:hAnsiTheme="majorHAnsi"/>
        <w:sz w:val="20"/>
        <w:szCs w:val="20"/>
      </w:rPr>
      <w:fldChar w:fldCharType="begin"/>
    </w:r>
    <w:r w:rsidRPr="00240E4F">
      <w:rPr>
        <w:rFonts w:asciiTheme="majorHAnsi" w:hAnsiTheme="majorHAnsi"/>
        <w:sz w:val="20"/>
        <w:szCs w:val="20"/>
      </w:rPr>
      <w:instrText xml:space="preserve"> PAGE   \* MERGEFORMAT </w:instrText>
    </w:r>
    <w:r w:rsidRPr="00240E4F">
      <w:rPr>
        <w:rFonts w:asciiTheme="majorHAnsi" w:hAnsiTheme="majorHAnsi"/>
        <w:sz w:val="20"/>
        <w:szCs w:val="20"/>
      </w:rPr>
      <w:fldChar w:fldCharType="separate"/>
    </w:r>
    <w:r w:rsidR="00365267">
      <w:rPr>
        <w:rFonts w:asciiTheme="majorHAnsi" w:hAnsiTheme="majorHAnsi"/>
        <w:noProof/>
        <w:sz w:val="20"/>
        <w:szCs w:val="20"/>
      </w:rPr>
      <w:t>47</w:t>
    </w:r>
    <w:r w:rsidRPr="00240E4F">
      <w:rPr>
        <w:rFonts w:asciiTheme="majorHAnsi" w:hAnsiTheme="majorHAnsi"/>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076551" w14:textId="77777777" w:rsidR="00B427CA" w:rsidRDefault="00B427CA" w:rsidP="00D12A14">
      <w:pPr>
        <w:spacing w:after="0" w:line="240" w:lineRule="auto"/>
      </w:pPr>
      <w:r>
        <w:separator/>
      </w:r>
    </w:p>
  </w:footnote>
  <w:footnote w:type="continuationSeparator" w:id="0">
    <w:p w14:paraId="2C12A425" w14:textId="77777777" w:rsidR="00B427CA" w:rsidRDefault="00B427CA" w:rsidP="00D12A14">
      <w:pPr>
        <w:spacing w:after="0" w:line="240" w:lineRule="auto"/>
      </w:pPr>
      <w:r>
        <w:continuationSeparator/>
      </w:r>
    </w:p>
  </w:footnote>
  <w:footnote w:id="1">
    <w:p w14:paraId="20A4647D" w14:textId="4A5E2FDA" w:rsidR="00B427CA" w:rsidRDefault="00B427CA">
      <w:pPr>
        <w:pStyle w:val="FootnoteText"/>
      </w:pPr>
      <w:r>
        <w:rPr>
          <w:rStyle w:val="FootnoteReference"/>
        </w:rPr>
        <w:footnoteRef/>
      </w:r>
      <w:r>
        <w:t xml:space="preserve"> </w:t>
      </w:r>
      <w:r w:rsidRPr="00FE0BFC">
        <w:t xml:space="preserve">The monitor data for </w:t>
      </w:r>
      <w:r>
        <w:t>India</w:t>
      </w:r>
      <w:r w:rsidRPr="00FE0BFC">
        <w:t xml:space="preserve"> is developed from the BenMAP-CE GBD tool modeled PM</w:t>
      </w:r>
      <w:r w:rsidRPr="00FE0BFC">
        <w:rPr>
          <w:vertAlign w:val="subscript"/>
        </w:rPr>
        <w:t>2.5</w:t>
      </w:r>
      <w:r w:rsidRPr="00FE0BFC">
        <w:t>.</w:t>
      </w:r>
    </w:p>
  </w:footnote>
  <w:footnote w:id="2">
    <w:p w14:paraId="183A16EB" w14:textId="77777777" w:rsidR="00B427CA" w:rsidRPr="00365267" w:rsidRDefault="00B427CA" w:rsidP="006B0770">
      <w:pPr>
        <w:pStyle w:val="FootnoteText"/>
        <w:spacing w:after="120"/>
        <w:rPr>
          <w:rFonts w:ascii="Calibri" w:hAnsi="Calibri"/>
          <w:sz w:val="18"/>
          <w:szCs w:val="18"/>
        </w:rPr>
      </w:pPr>
      <w:r w:rsidRPr="00365267">
        <w:rPr>
          <w:rStyle w:val="FootnoteReference"/>
          <w:rFonts w:ascii="Calibri" w:hAnsi="Calibri"/>
          <w:sz w:val="18"/>
          <w:szCs w:val="18"/>
        </w:rPr>
        <w:footnoteRef/>
      </w:r>
      <w:r w:rsidRPr="00365267">
        <w:rPr>
          <w:rFonts w:ascii="Calibri" w:hAnsi="Calibri"/>
          <w:sz w:val="18"/>
          <w:szCs w:val="18"/>
        </w:rPr>
        <w:t xml:space="preserve"> World Bank. World Development Indicators Database. Accessed on February 15, 2017.</w:t>
      </w:r>
    </w:p>
  </w:footnote>
  <w:footnote w:id="3">
    <w:p w14:paraId="183A16EC" w14:textId="77777777" w:rsidR="00B427CA" w:rsidRPr="00365267" w:rsidRDefault="00B427CA" w:rsidP="006B0770">
      <w:pPr>
        <w:spacing w:after="120" w:line="240" w:lineRule="auto"/>
        <w:rPr>
          <w:rFonts w:ascii="Calibri" w:eastAsia="Times New Roman" w:hAnsi="Calibri" w:cs="Arial"/>
          <w:color w:val="000000"/>
          <w:sz w:val="18"/>
          <w:szCs w:val="18"/>
        </w:rPr>
      </w:pPr>
      <w:r w:rsidRPr="00365267">
        <w:rPr>
          <w:rStyle w:val="FootnoteReference"/>
          <w:rFonts w:ascii="Calibri" w:hAnsi="Calibri"/>
          <w:sz w:val="18"/>
          <w:szCs w:val="18"/>
        </w:rPr>
        <w:footnoteRef/>
      </w:r>
      <w:r w:rsidRPr="00365267">
        <w:rPr>
          <w:rFonts w:ascii="Calibri" w:hAnsi="Calibri"/>
          <w:sz w:val="18"/>
          <w:szCs w:val="18"/>
        </w:rPr>
        <w:t xml:space="preserve"> </w:t>
      </w:r>
      <w:r w:rsidRPr="00365267">
        <w:rPr>
          <w:rFonts w:ascii="Calibri" w:eastAsia="Times New Roman" w:hAnsi="Calibri" w:cs="Arial"/>
          <w:color w:val="000000"/>
          <w:sz w:val="18"/>
          <w:szCs w:val="18"/>
        </w:rPr>
        <w:t>OECD (2017), Inflation (CPI) (indicator). doi: 10.1787/eee82e6e-en . Accessed on 15 February 2017.</w:t>
      </w:r>
    </w:p>
  </w:footnote>
  <w:footnote w:id="4">
    <w:p w14:paraId="183A16ED" w14:textId="77777777" w:rsidR="00B427CA" w:rsidRDefault="00B427CA" w:rsidP="006B0770">
      <w:pPr>
        <w:pStyle w:val="FootnoteText"/>
        <w:tabs>
          <w:tab w:val="left" w:pos="1725"/>
        </w:tabs>
        <w:spacing w:after="120"/>
      </w:pPr>
      <w:r w:rsidRPr="00365267">
        <w:rPr>
          <w:rStyle w:val="FootnoteReference"/>
          <w:rFonts w:ascii="Calibri" w:hAnsi="Calibri"/>
          <w:sz w:val="18"/>
          <w:szCs w:val="18"/>
        </w:rPr>
        <w:footnoteRef/>
      </w:r>
      <w:r w:rsidRPr="00365267">
        <w:rPr>
          <w:rFonts w:ascii="Calibri" w:hAnsi="Calibri"/>
          <w:sz w:val="18"/>
          <w:szCs w:val="18"/>
        </w:rPr>
        <w:t xml:space="preserve"> U.S. EPA VSL.</w:t>
      </w:r>
      <w:r w:rsidRPr="00CA3ACE">
        <w:rPr>
          <w:rFonts w:ascii="Cambria" w:hAnsi="Cambria"/>
          <w:sz w:val="18"/>
          <w:szCs w:val="18"/>
        </w:rPr>
        <w:tab/>
      </w:r>
    </w:p>
  </w:footnote>
  <w:footnote w:id="5">
    <w:p w14:paraId="183A16EE" w14:textId="77777777" w:rsidR="00B427CA" w:rsidRPr="00533E4B" w:rsidRDefault="00B427CA" w:rsidP="00533E4B">
      <w:pPr>
        <w:pStyle w:val="FootnoteText"/>
        <w:spacing w:after="120"/>
        <w:rPr>
          <w:sz w:val="18"/>
          <w:szCs w:val="18"/>
        </w:rPr>
      </w:pPr>
      <w:r w:rsidRPr="00533E4B">
        <w:rPr>
          <w:rStyle w:val="FootnoteReference"/>
          <w:sz w:val="18"/>
          <w:szCs w:val="18"/>
        </w:rPr>
        <w:footnoteRef/>
      </w:r>
      <w:r w:rsidRPr="00533E4B">
        <w:rPr>
          <w:sz w:val="18"/>
          <w:szCs w:val="18"/>
        </w:rPr>
        <w:t xml:space="preserve"> If you have a preexisting BenMAP-CE-ready valuation function dataset, you can import this file by: (1) selecting the </w:t>
      </w:r>
      <w:r w:rsidRPr="00533E4B">
        <w:rPr>
          <w:i/>
          <w:sz w:val="18"/>
          <w:szCs w:val="18"/>
        </w:rPr>
        <w:t>Load From File</w:t>
      </w:r>
      <w:r w:rsidRPr="00533E4B">
        <w:rPr>
          <w:sz w:val="18"/>
          <w:szCs w:val="18"/>
        </w:rPr>
        <w:t xml:space="preserve"> option in the </w:t>
      </w:r>
      <w:r w:rsidRPr="00533E4B">
        <w:rPr>
          <w:b/>
          <w:sz w:val="18"/>
          <w:szCs w:val="18"/>
        </w:rPr>
        <w:t>Valuation Function Dataset Definition</w:t>
      </w:r>
      <w:r w:rsidRPr="00533E4B">
        <w:rPr>
          <w:sz w:val="18"/>
          <w:szCs w:val="18"/>
        </w:rPr>
        <w:t xml:space="preserve"> window, (2) selecting </w:t>
      </w:r>
      <w:r w:rsidRPr="00533E4B">
        <w:rPr>
          <w:i/>
          <w:sz w:val="18"/>
          <w:szCs w:val="18"/>
        </w:rPr>
        <w:t xml:space="preserve">Browse </w:t>
      </w:r>
      <w:r w:rsidRPr="00533E4B">
        <w:rPr>
          <w:sz w:val="18"/>
          <w:szCs w:val="18"/>
        </w:rPr>
        <w:t xml:space="preserve">and setting </w:t>
      </w:r>
      <w:r w:rsidRPr="00533E4B">
        <w:rPr>
          <w:i/>
          <w:sz w:val="18"/>
          <w:szCs w:val="18"/>
        </w:rPr>
        <w:t>File Type</w:t>
      </w:r>
      <w:r w:rsidRPr="00533E4B">
        <w:rPr>
          <w:sz w:val="18"/>
          <w:szCs w:val="18"/>
        </w:rPr>
        <w:t xml:space="preserve"> to </w:t>
      </w:r>
      <w:r w:rsidRPr="00533E4B">
        <w:rPr>
          <w:i/>
          <w:sz w:val="18"/>
          <w:szCs w:val="18"/>
        </w:rPr>
        <w:t>All Files</w:t>
      </w:r>
      <w:r w:rsidRPr="00533E4B">
        <w:rPr>
          <w:sz w:val="18"/>
          <w:szCs w:val="18"/>
        </w:rPr>
        <w:t xml:space="preserve"> to ensure that your dataset is visible in the load window, (3) selecting </w:t>
      </w:r>
      <w:r w:rsidRPr="00533E4B">
        <w:rPr>
          <w:i/>
          <w:sz w:val="18"/>
          <w:szCs w:val="18"/>
        </w:rPr>
        <w:t>Validate</w:t>
      </w:r>
      <w:r w:rsidRPr="00533E4B">
        <w:rPr>
          <w:sz w:val="18"/>
          <w:szCs w:val="18"/>
        </w:rPr>
        <w:t xml:space="preserve"> and then </w:t>
      </w:r>
      <w:r w:rsidRPr="00533E4B">
        <w:rPr>
          <w:i/>
          <w:sz w:val="18"/>
          <w:szCs w:val="18"/>
        </w:rPr>
        <w:t xml:space="preserve">OK </w:t>
      </w:r>
      <w:r w:rsidRPr="00533E4B">
        <w:rPr>
          <w:sz w:val="18"/>
          <w:szCs w:val="18"/>
        </w:rPr>
        <w:t xml:space="preserve">to close the data validation window, and (4) clicking </w:t>
      </w:r>
      <w:r w:rsidRPr="00533E4B">
        <w:rPr>
          <w:i/>
          <w:sz w:val="18"/>
          <w:szCs w:val="18"/>
        </w:rPr>
        <w:t>OK</w:t>
      </w:r>
      <w:r w:rsidRPr="00533E4B">
        <w:rPr>
          <w:sz w:val="18"/>
          <w:szCs w:val="18"/>
        </w:rPr>
        <w:t xml:space="preserve"> again to load the file.</w:t>
      </w:r>
    </w:p>
  </w:footnote>
  <w:footnote w:id="6">
    <w:p w14:paraId="183A16EF" w14:textId="77777777" w:rsidR="00B427CA" w:rsidRPr="001D2343" w:rsidRDefault="00B427CA" w:rsidP="001D2343">
      <w:pPr>
        <w:pStyle w:val="FootnoteText"/>
        <w:spacing w:after="120"/>
        <w:rPr>
          <w:sz w:val="18"/>
          <w:szCs w:val="18"/>
        </w:rPr>
      </w:pPr>
      <w:r w:rsidRPr="001D2343">
        <w:rPr>
          <w:rStyle w:val="FootnoteReference"/>
          <w:sz w:val="18"/>
          <w:szCs w:val="18"/>
        </w:rPr>
        <w:footnoteRef/>
      </w:r>
      <w:r w:rsidRPr="001D2343">
        <w:rPr>
          <w:sz w:val="18"/>
          <w:szCs w:val="18"/>
        </w:rPr>
        <w:t xml:space="preserve"> World Bank. World Development Indicators Database. Accessed on February 15, 2017.</w:t>
      </w:r>
    </w:p>
  </w:footnote>
  <w:footnote w:id="7">
    <w:p w14:paraId="183A16F0" w14:textId="77777777" w:rsidR="00B427CA" w:rsidRPr="001D2343" w:rsidRDefault="00B427CA" w:rsidP="001D2343">
      <w:pPr>
        <w:pStyle w:val="FootnoteText"/>
        <w:spacing w:after="120"/>
        <w:rPr>
          <w:sz w:val="18"/>
          <w:szCs w:val="18"/>
        </w:rPr>
      </w:pPr>
      <w:r w:rsidRPr="001D2343">
        <w:rPr>
          <w:rStyle w:val="FootnoteReference"/>
          <w:sz w:val="18"/>
          <w:szCs w:val="18"/>
        </w:rPr>
        <w:footnoteRef/>
      </w:r>
      <w:r w:rsidRPr="001D2343">
        <w:rPr>
          <w:sz w:val="18"/>
          <w:szCs w:val="18"/>
        </w:rPr>
        <w:t xml:space="preserve"> </w:t>
      </w:r>
      <w:r w:rsidRPr="001D2343">
        <w:rPr>
          <w:rFonts w:eastAsia="Times New Roman" w:cs="Arial"/>
          <w:color w:val="000000"/>
          <w:sz w:val="18"/>
          <w:szCs w:val="18"/>
        </w:rPr>
        <w:t>OECD (2017), Inflation (CPI) (indicator). doi: 10.1787/eee82e6e-en . Accessed on 15 February 2017.</w:t>
      </w:r>
    </w:p>
  </w:footnote>
  <w:footnote w:id="8">
    <w:p w14:paraId="183A16F1" w14:textId="77777777" w:rsidR="00B427CA" w:rsidRDefault="00B427CA" w:rsidP="001D2343">
      <w:pPr>
        <w:pStyle w:val="FootnoteText"/>
        <w:spacing w:after="120"/>
      </w:pPr>
      <w:r w:rsidRPr="001D2343">
        <w:rPr>
          <w:rStyle w:val="FootnoteReference"/>
          <w:sz w:val="18"/>
          <w:szCs w:val="18"/>
        </w:rPr>
        <w:footnoteRef/>
      </w:r>
      <w:r w:rsidRPr="001D2343">
        <w:rPr>
          <w:sz w:val="18"/>
          <w:szCs w:val="18"/>
        </w:rPr>
        <w:t xml:space="preserve"> World Bank (2016). The Cost of Air Pollution.</w:t>
      </w:r>
    </w:p>
  </w:footnote>
  <w:footnote w:id="9">
    <w:p w14:paraId="5F45349E" w14:textId="145E11FD" w:rsidR="00B427CA" w:rsidRPr="00365267" w:rsidRDefault="00B427CA" w:rsidP="00C67480">
      <w:pPr>
        <w:pStyle w:val="FootnoteText"/>
        <w:rPr>
          <w:sz w:val="18"/>
          <w:szCs w:val="18"/>
        </w:rPr>
      </w:pPr>
      <w:bookmarkStart w:id="52" w:name="_GoBack"/>
      <w:r w:rsidRPr="00365267">
        <w:rPr>
          <w:rStyle w:val="FootnoteReference"/>
          <w:sz w:val="18"/>
          <w:szCs w:val="18"/>
        </w:rPr>
        <w:footnoteRef/>
      </w:r>
      <w:r w:rsidRPr="00365267">
        <w:rPr>
          <w:sz w:val="18"/>
          <w:szCs w:val="18"/>
        </w:rPr>
        <w:t xml:space="preserve"> A shapefile of this map can be exported by right-clicking on the layer you wish to export, selecting Data, and then selecting Export Layer.</w:t>
      </w:r>
      <w:bookmarkEnd w:id="52"/>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363F10"/>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2072F5"/>
    <w:multiLevelType w:val="hybridMultilevel"/>
    <w:tmpl w:val="A3EE6D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902E7A"/>
    <w:multiLevelType w:val="hybridMultilevel"/>
    <w:tmpl w:val="6A42E1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7BF1D39"/>
    <w:multiLevelType w:val="hybridMultilevel"/>
    <w:tmpl w:val="B1E881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502A18FD"/>
    <w:multiLevelType w:val="hybridMultilevel"/>
    <w:tmpl w:val="3D32103A"/>
    <w:lvl w:ilvl="0" w:tplc="E36AFED8">
      <w:start w:val="1"/>
      <w:numFmt w:val="bullet"/>
      <w:pStyle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5CB96512"/>
    <w:multiLevelType w:val="hybridMultilevel"/>
    <w:tmpl w:val="5CEE8A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6CBF2D04"/>
    <w:multiLevelType w:val="hybridMultilevel"/>
    <w:tmpl w:val="62E0B8E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8005E27"/>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1"/>
  </w:num>
  <w:num w:numId="3">
    <w:abstractNumId w:val="5"/>
  </w:num>
  <w:num w:numId="4">
    <w:abstractNumId w:val="7"/>
  </w:num>
  <w:num w:numId="5">
    <w:abstractNumId w:val="0"/>
  </w:num>
  <w:num w:numId="6">
    <w:abstractNumId w:val="10"/>
  </w:num>
  <w:num w:numId="7">
    <w:abstractNumId w:val="4"/>
  </w:num>
  <w:num w:numId="8">
    <w:abstractNumId w:val="12"/>
  </w:num>
  <w:num w:numId="9">
    <w:abstractNumId w:val="13"/>
  </w:num>
  <w:num w:numId="10">
    <w:abstractNumId w:val="16"/>
  </w:num>
  <w:num w:numId="11">
    <w:abstractNumId w:val="8"/>
  </w:num>
  <w:num w:numId="12">
    <w:abstractNumId w:val="12"/>
    <w:lvlOverride w:ilvl="0">
      <w:startOverride w:val="1"/>
    </w:lvlOverride>
  </w:num>
  <w:num w:numId="13">
    <w:abstractNumId w:val="2"/>
  </w:num>
  <w:num w:numId="14">
    <w:abstractNumId w:val="3"/>
  </w:num>
  <w:num w:numId="15">
    <w:abstractNumId w:val="15"/>
  </w:num>
  <w:num w:numId="16">
    <w:abstractNumId w:val="9"/>
  </w:num>
  <w:num w:numId="17">
    <w:abstractNumId w:val="14"/>
  </w:num>
  <w:num w:numId="18">
    <w:abstractNumId w:val="1"/>
  </w:num>
  <w:num w:numId="19">
    <w:abstractNumId w:val="17"/>
  </w:num>
  <w:num w:numId="20">
    <w:abstractNumId w:val="12"/>
  </w:num>
  <w:num w:numId="21">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12B2F"/>
    <w:rsid w:val="00013104"/>
    <w:rsid w:val="00014653"/>
    <w:rsid w:val="000220E0"/>
    <w:rsid w:val="0002535F"/>
    <w:rsid w:val="000262CB"/>
    <w:rsid w:val="000359D0"/>
    <w:rsid w:val="00035DD0"/>
    <w:rsid w:val="00037988"/>
    <w:rsid w:val="00040D76"/>
    <w:rsid w:val="00040EC1"/>
    <w:rsid w:val="00046161"/>
    <w:rsid w:val="000500BA"/>
    <w:rsid w:val="00050DFF"/>
    <w:rsid w:val="00051453"/>
    <w:rsid w:val="00054F23"/>
    <w:rsid w:val="00062023"/>
    <w:rsid w:val="000646AD"/>
    <w:rsid w:val="00072FEB"/>
    <w:rsid w:val="0007710A"/>
    <w:rsid w:val="000809C9"/>
    <w:rsid w:val="00081CA3"/>
    <w:rsid w:val="00082623"/>
    <w:rsid w:val="000919A8"/>
    <w:rsid w:val="000925A5"/>
    <w:rsid w:val="00095E73"/>
    <w:rsid w:val="00096CDA"/>
    <w:rsid w:val="0009783C"/>
    <w:rsid w:val="000A12BA"/>
    <w:rsid w:val="000A4AA6"/>
    <w:rsid w:val="000A533A"/>
    <w:rsid w:val="000B2D1A"/>
    <w:rsid w:val="000B3112"/>
    <w:rsid w:val="000B697B"/>
    <w:rsid w:val="000C49C4"/>
    <w:rsid w:val="000D145A"/>
    <w:rsid w:val="000D32FF"/>
    <w:rsid w:val="000D44E5"/>
    <w:rsid w:val="000D5BB9"/>
    <w:rsid w:val="000D6D68"/>
    <w:rsid w:val="000E0D74"/>
    <w:rsid w:val="000E1984"/>
    <w:rsid w:val="000E3AAB"/>
    <w:rsid w:val="000E4A50"/>
    <w:rsid w:val="000E5AAC"/>
    <w:rsid w:val="000E6F28"/>
    <w:rsid w:val="000E7057"/>
    <w:rsid w:val="000F7C26"/>
    <w:rsid w:val="000F7F10"/>
    <w:rsid w:val="00100BED"/>
    <w:rsid w:val="00102FD8"/>
    <w:rsid w:val="00103F3C"/>
    <w:rsid w:val="001040E0"/>
    <w:rsid w:val="001053DE"/>
    <w:rsid w:val="00105C97"/>
    <w:rsid w:val="001064B5"/>
    <w:rsid w:val="00106D23"/>
    <w:rsid w:val="00110569"/>
    <w:rsid w:val="00110AF0"/>
    <w:rsid w:val="00120527"/>
    <w:rsid w:val="00120A0C"/>
    <w:rsid w:val="00120BB6"/>
    <w:rsid w:val="00121925"/>
    <w:rsid w:val="00121B32"/>
    <w:rsid w:val="00122548"/>
    <w:rsid w:val="00123908"/>
    <w:rsid w:val="00124E3E"/>
    <w:rsid w:val="00125285"/>
    <w:rsid w:val="001260BD"/>
    <w:rsid w:val="00132C3A"/>
    <w:rsid w:val="0013383A"/>
    <w:rsid w:val="0014168E"/>
    <w:rsid w:val="00143816"/>
    <w:rsid w:val="0015056B"/>
    <w:rsid w:val="00150789"/>
    <w:rsid w:val="00151633"/>
    <w:rsid w:val="00160920"/>
    <w:rsid w:val="001651D1"/>
    <w:rsid w:val="001677DD"/>
    <w:rsid w:val="0017003D"/>
    <w:rsid w:val="001730C1"/>
    <w:rsid w:val="00177010"/>
    <w:rsid w:val="001818E9"/>
    <w:rsid w:val="00186D50"/>
    <w:rsid w:val="00194B0B"/>
    <w:rsid w:val="00197438"/>
    <w:rsid w:val="001A1092"/>
    <w:rsid w:val="001A27C6"/>
    <w:rsid w:val="001A6881"/>
    <w:rsid w:val="001A77C0"/>
    <w:rsid w:val="001B356C"/>
    <w:rsid w:val="001B5DEF"/>
    <w:rsid w:val="001B775E"/>
    <w:rsid w:val="001C12B7"/>
    <w:rsid w:val="001C58BA"/>
    <w:rsid w:val="001D022D"/>
    <w:rsid w:val="001D0F16"/>
    <w:rsid w:val="001D1593"/>
    <w:rsid w:val="001D2343"/>
    <w:rsid w:val="001D376F"/>
    <w:rsid w:val="001D73F4"/>
    <w:rsid w:val="001E54B8"/>
    <w:rsid w:val="001E6290"/>
    <w:rsid w:val="001F102E"/>
    <w:rsid w:val="00200A64"/>
    <w:rsid w:val="0020347E"/>
    <w:rsid w:val="00210510"/>
    <w:rsid w:val="00211241"/>
    <w:rsid w:val="002123EF"/>
    <w:rsid w:val="00215892"/>
    <w:rsid w:val="00217A88"/>
    <w:rsid w:val="00222D11"/>
    <w:rsid w:val="00224364"/>
    <w:rsid w:val="00225413"/>
    <w:rsid w:val="00225DB5"/>
    <w:rsid w:val="00226A05"/>
    <w:rsid w:val="002321E6"/>
    <w:rsid w:val="00234716"/>
    <w:rsid w:val="00236E1E"/>
    <w:rsid w:val="0024045F"/>
    <w:rsid w:val="00240E4F"/>
    <w:rsid w:val="00245B26"/>
    <w:rsid w:val="00245F05"/>
    <w:rsid w:val="00250757"/>
    <w:rsid w:val="0025320E"/>
    <w:rsid w:val="00253ABC"/>
    <w:rsid w:val="00261081"/>
    <w:rsid w:val="00263A98"/>
    <w:rsid w:val="00264C77"/>
    <w:rsid w:val="0026587C"/>
    <w:rsid w:val="00265D15"/>
    <w:rsid w:val="002747EC"/>
    <w:rsid w:val="00277422"/>
    <w:rsid w:val="00282395"/>
    <w:rsid w:val="002863C2"/>
    <w:rsid w:val="002864D2"/>
    <w:rsid w:val="00286C51"/>
    <w:rsid w:val="00287947"/>
    <w:rsid w:val="00287AA3"/>
    <w:rsid w:val="00290C43"/>
    <w:rsid w:val="0029118B"/>
    <w:rsid w:val="00293C9D"/>
    <w:rsid w:val="002A3CA8"/>
    <w:rsid w:val="002A464E"/>
    <w:rsid w:val="002A63CE"/>
    <w:rsid w:val="002A6C20"/>
    <w:rsid w:val="002A7886"/>
    <w:rsid w:val="002B2742"/>
    <w:rsid w:val="002B5E33"/>
    <w:rsid w:val="002B5E36"/>
    <w:rsid w:val="002B7837"/>
    <w:rsid w:val="002C49D3"/>
    <w:rsid w:val="002C6158"/>
    <w:rsid w:val="002C731C"/>
    <w:rsid w:val="002D1BBA"/>
    <w:rsid w:val="002D77FF"/>
    <w:rsid w:val="002E0394"/>
    <w:rsid w:val="002F11D4"/>
    <w:rsid w:val="002F731D"/>
    <w:rsid w:val="0030064E"/>
    <w:rsid w:val="00302A15"/>
    <w:rsid w:val="00304475"/>
    <w:rsid w:val="00304538"/>
    <w:rsid w:val="003101F7"/>
    <w:rsid w:val="003142A5"/>
    <w:rsid w:val="00316FB1"/>
    <w:rsid w:val="003206D9"/>
    <w:rsid w:val="00321AFC"/>
    <w:rsid w:val="00321F8E"/>
    <w:rsid w:val="003229FC"/>
    <w:rsid w:val="00327722"/>
    <w:rsid w:val="003339A4"/>
    <w:rsid w:val="00336400"/>
    <w:rsid w:val="00337DF0"/>
    <w:rsid w:val="00343DC0"/>
    <w:rsid w:val="0034683F"/>
    <w:rsid w:val="00350F48"/>
    <w:rsid w:val="003525A0"/>
    <w:rsid w:val="003570CF"/>
    <w:rsid w:val="003601F4"/>
    <w:rsid w:val="003624B0"/>
    <w:rsid w:val="00363811"/>
    <w:rsid w:val="0036460E"/>
    <w:rsid w:val="00365267"/>
    <w:rsid w:val="0036639F"/>
    <w:rsid w:val="00366B9B"/>
    <w:rsid w:val="00366E67"/>
    <w:rsid w:val="00367EC2"/>
    <w:rsid w:val="00370BF1"/>
    <w:rsid w:val="003715BB"/>
    <w:rsid w:val="003725EB"/>
    <w:rsid w:val="00377932"/>
    <w:rsid w:val="00381F81"/>
    <w:rsid w:val="0038426A"/>
    <w:rsid w:val="003910C1"/>
    <w:rsid w:val="003A1086"/>
    <w:rsid w:val="003A3427"/>
    <w:rsid w:val="003A3CE1"/>
    <w:rsid w:val="003A45E4"/>
    <w:rsid w:val="003A5A20"/>
    <w:rsid w:val="003B3030"/>
    <w:rsid w:val="003B3B1F"/>
    <w:rsid w:val="003B572C"/>
    <w:rsid w:val="003B5CCD"/>
    <w:rsid w:val="003B7311"/>
    <w:rsid w:val="003C01C9"/>
    <w:rsid w:val="003C1CBC"/>
    <w:rsid w:val="003C519D"/>
    <w:rsid w:val="003D4095"/>
    <w:rsid w:val="003D66AF"/>
    <w:rsid w:val="003D74BC"/>
    <w:rsid w:val="003E2BE8"/>
    <w:rsid w:val="003E4799"/>
    <w:rsid w:val="003E559C"/>
    <w:rsid w:val="003E6AF5"/>
    <w:rsid w:val="003F2032"/>
    <w:rsid w:val="003F29BD"/>
    <w:rsid w:val="003F43E8"/>
    <w:rsid w:val="003F5294"/>
    <w:rsid w:val="003F7FD9"/>
    <w:rsid w:val="004032BD"/>
    <w:rsid w:val="00405B23"/>
    <w:rsid w:val="004077DC"/>
    <w:rsid w:val="0041155B"/>
    <w:rsid w:val="004121FB"/>
    <w:rsid w:val="00413714"/>
    <w:rsid w:val="00414DD6"/>
    <w:rsid w:val="00415CF6"/>
    <w:rsid w:val="00416697"/>
    <w:rsid w:val="0041679F"/>
    <w:rsid w:val="0041699F"/>
    <w:rsid w:val="00416E7E"/>
    <w:rsid w:val="00426C92"/>
    <w:rsid w:val="00427026"/>
    <w:rsid w:val="0043075A"/>
    <w:rsid w:val="0043373E"/>
    <w:rsid w:val="004340BC"/>
    <w:rsid w:val="00434199"/>
    <w:rsid w:val="004358FF"/>
    <w:rsid w:val="004410DB"/>
    <w:rsid w:val="004460FF"/>
    <w:rsid w:val="00446533"/>
    <w:rsid w:val="00446FB5"/>
    <w:rsid w:val="00452E6C"/>
    <w:rsid w:val="0045784C"/>
    <w:rsid w:val="0046001B"/>
    <w:rsid w:val="004612C8"/>
    <w:rsid w:val="004622AF"/>
    <w:rsid w:val="00462E0D"/>
    <w:rsid w:val="004643A5"/>
    <w:rsid w:val="00470F71"/>
    <w:rsid w:val="004750F5"/>
    <w:rsid w:val="004815E0"/>
    <w:rsid w:val="0048528B"/>
    <w:rsid w:val="0048549C"/>
    <w:rsid w:val="004879FA"/>
    <w:rsid w:val="00487D39"/>
    <w:rsid w:val="00492709"/>
    <w:rsid w:val="0049403E"/>
    <w:rsid w:val="00495584"/>
    <w:rsid w:val="004A0299"/>
    <w:rsid w:val="004A0621"/>
    <w:rsid w:val="004A1E62"/>
    <w:rsid w:val="004B0B48"/>
    <w:rsid w:val="004B12D9"/>
    <w:rsid w:val="004B22F8"/>
    <w:rsid w:val="004B542D"/>
    <w:rsid w:val="004C2C70"/>
    <w:rsid w:val="004C4654"/>
    <w:rsid w:val="004C7436"/>
    <w:rsid w:val="004D32C7"/>
    <w:rsid w:val="004D66AE"/>
    <w:rsid w:val="004E43DA"/>
    <w:rsid w:val="004E45A4"/>
    <w:rsid w:val="004E4E51"/>
    <w:rsid w:val="004E5AB4"/>
    <w:rsid w:val="004E5E57"/>
    <w:rsid w:val="004E7992"/>
    <w:rsid w:val="004F07C1"/>
    <w:rsid w:val="004F19F0"/>
    <w:rsid w:val="004F1B94"/>
    <w:rsid w:val="00506F30"/>
    <w:rsid w:val="00511866"/>
    <w:rsid w:val="00512E84"/>
    <w:rsid w:val="00513545"/>
    <w:rsid w:val="00514A4F"/>
    <w:rsid w:val="00514DE2"/>
    <w:rsid w:val="00516C65"/>
    <w:rsid w:val="00517837"/>
    <w:rsid w:val="00526DBD"/>
    <w:rsid w:val="00533E4B"/>
    <w:rsid w:val="005340CF"/>
    <w:rsid w:val="00537C9A"/>
    <w:rsid w:val="0054259A"/>
    <w:rsid w:val="0054520F"/>
    <w:rsid w:val="00545B31"/>
    <w:rsid w:val="00546B3C"/>
    <w:rsid w:val="00551A4A"/>
    <w:rsid w:val="00556FCE"/>
    <w:rsid w:val="00560487"/>
    <w:rsid w:val="00561785"/>
    <w:rsid w:val="00561EB2"/>
    <w:rsid w:val="00565C97"/>
    <w:rsid w:val="00580992"/>
    <w:rsid w:val="005833BB"/>
    <w:rsid w:val="0058404D"/>
    <w:rsid w:val="005842C7"/>
    <w:rsid w:val="0058515C"/>
    <w:rsid w:val="005917F0"/>
    <w:rsid w:val="00592964"/>
    <w:rsid w:val="005A0BC3"/>
    <w:rsid w:val="005A4CD0"/>
    <w:rsid w:val="005A7A37"/>
    <w:rsid w:val="005B237D"/>
    <w:rsid w:val="005C2614"/>
    <w:rsid w:val="005C2C00"/>
    <w:rsid w:val="005C4431"/>
    <w:rsid w:val="005C4757"/>
    <w:rsid w:val="005C5145"/>
    <w:rsid w:val="005D356C"/>
    <w:rsid w:val="005D5662"/>
    <w:rsid w:val="005D591C"/>
    <w:rsid w:val="005D7B2F"/>
    <w:rsid w:val="005E30C1"/>
    <w:rsid w:val="005E4349"/>
    <w:rsid w:val="005F50DE"/>
    <w:rsid w:val="005F5ABF"/>
    <w:rsid w:val="005F5C9D"/>
    <w:rsid w:val="005F6BF3"/>
    <w:rsid w:val="005F7DD5"/>
    <w:rsid w:val="00600856"/>
    <w:rsid w:val="00600B31"/>
    <w:rsid w:val="006015A6"/>
    <w:rsid w:val="00605D04"/>
    <w:rsid w:val="00606031"/>
    <w:rsid w:val="006061AE"/>
    <w:rsid w:val="00624343"/>
    <w:rsid w:val="0063005A"/>
    <w:rsid w:val="00630127"/>
    <w:rsid w:val="00632718"/>
    <w:rsid w:val="00636146"/>
    <w:rsid w:val="00641BDE"/>
    <w:rsid w:val="00645E67"/>
    <w:rsid w:val="00646395"/>
    <w:rsid w:val="0065020C"/>
    <w:rsid w:val="00651C14"/>
    <w:rsid w:val="00651FFB"/>
    <w:rsid w:val="006571F0"/>
    <w:rsid w:val="006578AF"/>
    <w:rsid w:val="00660A57"/>
    <w:rsid w:val="006616E2"/>
    <w:rsid w:val="00665C00"/>
    <w:rsid w:val="00666E81"/>
    <w:rsid w:val="006769F5"/>
    <w:rsid w:val="00676AC3"/>
    <w:rsid w:val="00676C07"/>
    <w:rsid w:val="0068155F"/>
    <w:rsid w:val="0068368B"/>
    <w:rsid w:val="00686D07"/>
    <w:rsid w:val="00686E39"/>
    <w:rsid w:val="00687B90"/>
    <w:rsid w:val="006938C2"/>
    <w:rsid w:val="00694263"/>
    <w:rsid w:val="00697B96"/>
    <w:rsid w:val="006A2BE1"/>
    <w:rsid w:val="006A416A"/>
    <w:rsid w:val="006A484C"/>
    <w:rsid w:val="006A7510"/>
    <w:rsid w:val="006A758E"/>
    <w:rsid w:val="006B0770"/>
    <w:rsid w:val="006B18B5"/>
    <w:rsid w:val="006B3D72"/>
    <w:rsid w:val="006B580C"/>
    <w:rsid w:val="006B79A8"/>
    <w:rsid w:val="006C7486"/>
    <w:rsid w:val="006C7588"/>
    <w:rsid w:val="006D0D46"/>
    <w:rsid w:val="006E11F0"/>
    <w:rsid w:val="006E12AE"/>
    <w:rsid w:val="006E1596"/>
    <w:rsid w:val="006E21F6"/>
    <w:rsid w:val="006E23A5"/>
    <w:rsid w:val="006E38C0"/>
    <w:rsid w:val="006E3F50"/>
    <w:rsid w:val="006E42A2"/>
    <w:rsid w:val="006F1AE3"/>
    <w:rsid w:val="006F1BB2"/>
    <w:rsid w:val="006F5DDC"/>
    <w:rsid w:val="006F7B55"/>
    <w:rsid w:val="007065C0"/>
    <w:rsid w:val="007113DF"/>
    <w:rsid w:val="00713FE8"/>
    <w:rsid w:val="00714DF7"/>
    <w:rsid w:val="0071536F"/>
    <w:rsid w:val="0071719F"/>
    <w:rsid w:val="007203E0"/>
    <w:rsid w:val="007213F7"/>
    <w:rsid w:val="007227EE"/>
    <w:rsid w:val="007247C8"/>
    <w:rsid w:val="00724920"/>
    <w:rsid w:val="00730CAA"/>
    <w:rsid w:val="007350EE"/>
    <w:rsid w:val="0074163E"/>
    <w:rsid w:val="00754EED"/>
    <w:rsid w:val="007554F8"/>
    <w:rsid w:val="00755FFC"/>
    <w:rsid w:val="007562F6"/>
    <w:rsid w:val="00760568"/>
    <w:rsid w:val="00760CF0"/>
    <w:rsid w:val="007641B1"/>
    <w:rsid w:val="00764ADD"/>
    <w:rsid w:val="00770759"/>
    <w:rsid w:val="00774860"/>
    <w:rsid w:val="00774D3D"/>
    <w:rsid w:val="007803CE"/>
    <w:rsid w:val="00781970"/>
    <w:rsid w:val="00781BF7"/>
    <w:rsid w:val="00782CA9"/>
    <w:rsid w:val="007840E8"/>
    <w:rsid w:val="00785B55"/>
    <w:rsid w:val="007875D1"/>
    <w:rsid w:val="00790497"/>
    <w:rsid w:val="00791D7D"/>
    <w:rsid w:val="00795100"/>
    <w:rsid w:val="0079590F"/>
    <w:rsid w:val="007A3468"/>
    <w:rsid w:val="007A513B"/>
    <w:rsid w:val="007A5B44"/>
    <w:rsid w:val="007B1D3C"/>
    <w:rsid w:val="007B209E"/>
    <w:rsid w:val="007B2A66"/>
    <w:rsid w:val="007B7A09"/>
    <w:rsid w:val="007C11DF"/>
    <w:rsid w:val="007C191C"/>
    <w:rsid w:val="007C2FCA"/>
    <w:rsid w:val="007C5AFB"/>
    <w:rsid w:val="007C5D0F"/>
    <w:rsid w:val="007D0493"/>
    <w:rsid w:val="007D10BA"/>
    <w:rsid w:val="007D20CA"/>
    <w:rsid w:val="007D22C0"/>
    <w:rsid w:val="007E05A6"/>
    <w:rsid w:val="007E5156"/>
    <w:rsid w:val="007E70BE"/>
    <w:rsid w:val="007F6390"/>
    <w:rsid w:val="008105C0"/>
    <w:rsid w:val="00811A55"/>
    <w:rsid w:val="00812E4A"/>
    <w:rsid w:val="00814CA0"/>
    <w:rsid w:val="00816987"/>
    <w:rsid w:val="00817011"/>
    <w:rsid w:val="008170B3"/>
    <w:rsid w:val="00817493"/>
    <w:rsid w:val="00817BA2"/>
    <w:rsid w:val="008227A2"/>
    <w:rsid w:val="008257C2"/>
    <w:rsid w:val="008276F7"/>
    <w:rsid w:val="00827A13"/>
    <w:rsid w:val="00831F21"/>
    <w:rsid w:val="0083324F"/>
    <w:rsid w:val="0083379E"/>
    <w:rsid w:val="00835D25"/>
    <w:rsid w:val="00835D9F"/>
    <w:rsid w:val="00837B19"/>
    <w:rsid w:val="008427C7"/>
    <w:rsid w:val="008438BA"/>
    <w:rsid w:val="008453E1"/>
    <w:rsid w:val="00845931"/>
    <w:rsid w:val="0084725B"/>
    <w:rsid w:val="0084784E"/>
    <w:rsid w:val="00854369"/>
    <w:rsid w:val="00854E67"/>
    <w:rsid w:val="0085522C"/>
    <w:rsid w:val="00862287"/>
    <w:rsid w:val="0086372D"/>
    <w:rsid w:val="00877885"/>
    <w:rsid w:val="0088767D"/>
    <w:rsid w:val="0089177B"/>
    <w:rsid w:val="008936B2"/>
    <w:rsid w:val="00893D03"/>
    <w:rsid w:val="008A06A9"/>
    <w:rsid w:val="008A17A6"/>
    <w:rsid w:val="008A1F22"/>
    <w:rsid w:val="008A45B1"/>
    <w:rsid w:val="008A51B9"/>
    <w:rsid w:val="008A59EE"/>
    <w:rsid w:val="008B13B6"/>
    <w:rsid w:val="008B4C34"/>
    <w:rsid w:val="008B6AB0"/>
    <w:rsid w:val="008B7C48"/>
    <w:rsid w:val="008C0E03"/>
    <w:rsid w:val="008C1D7C"/>
    <w:rsid w:val="008C3669"/>
    <w:rsid w:val="008D09EA"/>
    <w:rsid w:val="008D1016"/>
    <w:rsid w:val="008D369A"/>
    <w:rsid w:val="008D37CB"/>
    <w:rsid w:val="008D3C1F"/>
    <w:rsid w:val="008D3D34"/>
    <w:rsid w:val="008D60B2"/>
    <w:rsid w:val="008D6FE9"/>
    <w:rsid w:val="008E0739"/>
    <w:rsid w:val="008E1D8C"/>
    <w:rsid w:val="008E2914"/>
    <w:rsid w:val="008E37F3"/>
    <w:rsid w:val="008E41AE"/>
    <w:rsid w:val="008E7A82"/>
    <w:rsid w:val="008F1A94"/>
    <w:rsid w:val="008F3172"/>
    <w:rsid w:val="0090036F"/>
    <w:rsid w:val="00906272"/>
    <w:rsid w:val="00907B24"/>
    <w:rsid w:val="00910708"/>
    <w:rsid w:val="00912FD0"/>
    <w:rsid w:val="00913678"/>
    <w:rsid w:val="009158D1"/>
    <w:rsid w:val="00915936"/>
    <w:rsid w:val="00917255"/>
    <w:rsid w:val="0092249E"/>
    <w:rsid w:val="009228E3"/>
    <w:rsid w:val="00922FEA"/>
    <w:rsid w:val="0093061A"/>
    <w:rsid w:val="00931AE1"/>
    <w:rsid w:val="00932920"/>
    <w:rsid w:val="0094441D"/>
    <w:rsid w:val="00947BDA"/>
    <w:rsid w:val="00947C4F"/>
    <w:rsid w:val="00947E95"/>
    <w:rsid w:val="00950648"/>
    <w:rsid w:val="0095151F"/>
    <w:rsid w:val="009526D9"/>
    <w:rsid w:val="00954ABC"/>
    <w:rsid w:val="00954C61"/>
    <w:rsid w:val="00954FF7"/>
    <w:rsid w:val="00960011"/>
    <w:rsid w:val="00961021"/>
    <w:rsid w:val="00962E23"/>
    <w:rsid w:val="00963561"/>
    <w:rsid w:val="00964EEC"/>
    <w:rsid w:val="009668C8"/>
    <w:rsid w:val="00966D96"/>
    <w:rsid w:val="00967A2F"/>
    <w:rsid w:val="00972A1E"/>
    <w:rsid w:val="00972B8C"/>
    <w:rsid w:val="009755C4"/>
    <w:rsid w:val="0097677F"/>
    <w:rsid w:val="00976DF5"/>
    <w:rsid w:val="00977D95"/>
    <w:rsid w:val="00980368"/>
    <w:rsid w:val="009858A8"/>
    <w:rsid w:val="009910D0"/>
    <w:rsid w:val="0099188F"/>
    <w:rsid w:val="00996278"/>
    <w:rsid w:val="00996EB2"/>
    <w:rsid w:val="00997F54"/>
    <w:rsid w:val="009A1629"/>
    <w:rsid w:val="009B3CBD"/>
    <w:rsid w:val="009B4C3B"/>
    <w:rsid w:val="009C1938"/>
    <w:rsid w:val="009C286E"/>
    <w:rsid w:val="009C42B8"/>
    <w:rsid w:val="009C69FE"/>
    <w:rsid w:val="009D184F"/>
    <w:rsid w:val="009D5CF0"/>
    <w:rsid w:val="009D6422"/>
    <w:rsid w:val="009D7310"/>
    <w:rsid w:val="009E0C5C"/>
    <w:rsid w:val="009E16E9"/>
    <w:rsid w:val="009E1E43"/>
    <w:rsid w:val="009E39FC"/>
    <w:rsid w:val="009E5C08"/>
    <w:rsid w:val="009F3F68"/>
    <w:rsid w:val="009F44F3"/>
    <w:rsid w:val="009F797F"/>
    <w:rsid w:val="00A00123"/>
    <w:rsid w:val="00A01847"/>
    <w:rsid w:val="00A05389"/>
    <w:rsid w:val="00A05CEF"/>
    <w:rsid w:val="00A11901"/>
    <w:rsid w:val="00A121D5"/>
    <w:rsid w:val="00A15D44"/>
    <w:rsid w:val="00A1723C"/>
    <w:rsid w:val="00A1798B"/>
    <w:rsid w:val="00A27286"/>
    <w:rsid w:val="00A27FF9"/>
    <w:rsid w:val="00A317D6"/>
    <w:rsid w:val="00A319B8"/>
    <w:rsid w:val="00A31B1F"/>
    <w:rsid w:val="00A327B2"/>
    <w:rsid w:val="00A3436C"/>
    <w:rsid w:val="00A3774A"/>
    <w:rsid w:val="00A42210"/>
    <w:rsid w:val="00A44E12"/>
    <w:rsid w:val="00A44FB9"/>
    <w:rsid w:val="00A50794"/>
    <w:rsid w:val="00A52705"/>
    <w:rsid w:val="00A52FEF"/>
    <w:rsid w:val="00A5742C"/>
    <w:rsid w:val="00A657BE"/>
    <w:rsid w:val="00A664B5"/>
    <w:rsid w:val="00A70E35"/>
    <w:rsid w:val="00A73D18"/>
    <w:rsid w:val="00A748A8"/>
    <w:rsid w:val="00A76A3B"/>
    <w:rsid w:val="00A770DB"/>
    <w:rsid w:val="00A80615"/>
    <w:rsid w:val="00A82BEC"/>
    <w:rsid w:val="00A832EC"/>
    <w:rsid w:val="00A8391D"/>
    <w:rsid w:val="00A85269"/>
    <w:rsid w:val="00A86663"/>
    <w:rsid w:val="00A90D00"/>
    <w:rsid w:val="00A9209F"/>
    <w:rsid w:val="00A940FD"/>
    <w:rsid w:val="00A9545A"/>
    <w:rsid w:val="00AA15D9"/>
    <w:rsid w:val="00AA1B37"/>
    <w:rsid w:val="00AB097E"/>
    <w:rsid w:val="00AB24B2"/>
    <w:rsid w:val="00AB4D68"/>
    <w:rsid w:val="00AB4F02"/>
    <w:rsid w:val="00AB5BDF"/>
    <w:rsid w:val="00AB7676"/>
    <w:rsid w:val="00AC174B"/>
    <w:rsid w:val="00AC23AC"/>
    <w:rsid w:val="00AC3663"/>
    <w:rsid w:val="00AC3D53"/>
    <w:rsid w:val="00AC5475"/>
    <w:rsid w:val="00AD159C"/>
    <w:rsid w:val="00AD30B0"/>
    <w:rsid w:val="00AD6C8D"/>
    <w:rsid w:val="00AE47C1"/>
    <w:rsid w:val="00AF1881"/>
    <w:rsid w:val="00AF357C"/>
    <w:rsid w:val="00AF4384"/>
    <w:rsid w:val="00AF450A"/>
    <w:rsid w:val="00AF590A"/>
    <w:rsid w:val="00AF5A96"/>
    <w:rsid w:val="00AF5E35"/>
    <w:rsid w:val="00AF687B"/>
    <w:rsid w:val="00AF7228"/>
    <w:rsid w:val="00B11F76"/>
    <w:rsid w:val="00B13C9F"/>
    <w:rsid w:val="00B226EC"/>
    <w:rsid w:val="00B2284A"/>
    <w:rsid w:val="00B3757D"/>
    <w:rsid w:val="00B400F6"/>
    <w:rsid w:val="00B427CA"/>
    <w:rsid w:val="00B44505"/>
    <w:rsid w:val="00B45378"/>
    <w:rsid w:val="00B45EF1"/>
    <w:rsid w:val="00B469D7"/>
    <w:rsid w:val="00B46CDF"/>
    <w:rsid w:val="00B501BD"/>
    <w:rsid w:val="00B53B37"/>
    <w:rsid w:val="00B608E4"/>
    <w:rsid w:val="00B67322"/>
    <w:rsid w:val="00B67FC5"/>
    <w:rsid w:val="00B7186D"/>
    <w:rsid w:val="00B727E7"/>
    <w:rsid w:val="00B81E3F"/>
    <w:rsid w:val="00B826BE"/>
    <w:rsid w:val="00B827E8"/>
    <w:rsid w:val="00B843D0"/>
    <w:rsid w:val="00B872BE"/>
    <w:rsid w:val="00B87E1B"/>
    <w:rsid w:val="00B904DD"/>
    <w:rsid w:val="00B910A9"/>
    <w:rsid w:val="00BA1872"/>
    <w:rsid w:val="00BA5928"/>
    <w:rsid w:val="00BA5F4F"/>
    <w:rsid w:val="00BB070B"/>
    <w:rsid w:val="00BB08AA"/>
    <w:rsid w:val="00BB08C9"/>
    <w:rsid w:val="00BB1FAD"/>
    <w:rsid w:val="00BB26C7"/>
    <w:rsid w:val="00BB37FC"/>
    <w:rsid w:val="00BB4246"/>
    <w:rsid w:val="00BB6DE2"/>
    <w:rsid w:val="00BC0581"/>
    <w:rsid w:val="00BC4D44"/>
    <w:rsid w:val="00BC5693"/>
    <w:rsid w:val="00BC5CC7"/>
    <w:rsid w:val="00BD1028"/>
    <w:rsid w:val="00BD1FFC"/>
    <w:rsid w:val="00BD2BAB"/>
    <w:rsid w:val="00BE22F5"/>
    <w:rsid w:val="00BF3F1E"/>
    <w:rsid w:val="00BF5646"/>
    <w:rsid w:val="00BF7466"/>
    <w:rsid w:val="00C038CB"/>
    <w:rsid w:val="00C05C57"/>
    <w:rsid w:val="00C06DFA"/>
    <w:rsid w:val="00C07472"/>
    <w:rsid w:val="00C07ADA"/>
    <w:rsid w:val="00C12407"/>
    <w:rsid w:val="00C13749"/>
    <w:rsid w:val="00C1374B"/>
    <w:rsid w:val="00C16EBD"/>
    <w:rsid w:val="00C20FE0"/>
    <w:rsid w:val="00C21F77"/>
    <w:rsid w:val="00C23885"/>
    <w:rsid w:val="00C24388"/>
    <w:rsid w:val="00C246C9"/>
    <w:rsid w:val="00C26801"/>
    <w:rsid w:val="00C27D42"/>
    <w:rsid w:val="00C27F28"/>
    <w:rsid w:val="00C30C85"/>
    <w:rsid w:val="00C33E32"/>
    <w:rsid w:val="00C37303"/>
    <w:rsid w:val="00C378D9"/>
    <w:rsid w:val="00C4036F"/>
    <w:rsid w:val="00C4316E"/>
    <w:rsid w:val="00C44BA1"/>
    <w:rsid w:val="00C44FC7"/>
    <w:rsid w:val="00C52843"/>
    <w:rsid w:val="00C54C39"/>
    <w:rsid w:val="00C56331"/>
    <w:rsid w:val="00C6687F"/>
    <w:rsid w:val="00C67480"/>
    <w:rsid w:val="00C7096E"/>
    <w:rsid w:val="00C75026"/>
    <w:rsid w:val="00C75064"/>
    <w:rsid w:val="00C764E7"/>
    <w:rsid w:val="00C82F20"/>
    <w:rsid w:val="00C879B9"/>
    <w:rsid w:val="00C91D2A"/>
    <w:rsid w:val="00C94DC1"/>
    <w:rsid w:val="00C951B9"/>
    <w:rsid w:val="00C95CD0"/>
    <w:rsid w:val="00C971E7"/>
    <w:rsid w:val="00CA14C5"/>
    <w:rsid w:val="00CA3ACE"/>
    <w:rsid w:val="00CA7215"/>
    <w:rsid w:val="00CA733B"/>
    <w:rsid w:val="00CA73A8"/>
    <w:rsid w:val="00CB1EED"/>
    <w:rsid w:val="00CB21D3"/>
    <w:rsid w:val="00CB3AEA"/>
    <w:rsid w:val="00CC7165"/>
    <w:rsid w:val="00CD07B8"/>
    <w:rsid w:val="00CD09BC"/>
    <w:rsid w:val="00CD0ABC"/>
    <w:rsid w:val="00CD277E"/>
    <w:rsid w:val="00CD3E9B"/>
    <w:rsid w:val="00CD605D"/>
    <w:rsid w:val="00CD76EC"/>
    <w:rsid w:val="00CE146E"/>
    <w:rsid w:val="00CF25AD"/>
    <w:rsid w:val="00CF6DD2"/>
    <w:rsid w:val="00D00311"/>
    <w:rsid w:val="00D041C6"/>
    <w:rsid w:val="00D041D6"/>
    <w:rsid w:val="00D12A14"/>
    <w:rsid w:val="00D141BB"/>
    <w:rsid w:val="00D153DB"/>
    <w:rsid w:val="00D15A9B"/>
    <w:rsid w:val="00D15C90"/>
    <w:rsid w:val="00D15CE3"/>
    <w:rsid w:val="00D20C21"/>
    <w:rsid w:val="00D2189C"/>
    <w:rsid w:val="00D25844"/>
    <w:rsid w:val="00D2728C"/>
    <w:rsid w:val="00D30109"/>
    <w:rsid w:val="00D30DF1"/>
    <w:rsid w:val="00D310E6"/>
    <w:rsid w:val="00D3380B"/>
    <w:rsid w:val="00D367D6"/>
    <w:rsid w:val="00D40375"/>
    <w:rsid w:val="00D41262"/>
    <w:rsid w:val="00D423E3"/>
    <w:rsid w:val="00D42464"/>
    <w:rsid w:val="00D458B4"/>
    <w:rsid w:val="00D464CC"/>
    <w:rsid w:val="00D50396"/>
    <w:rsid w:val="00D53595"/>
    <w:rsid w:val="00D559BB"/>
    <w:rsid w:val="00D56AB8"/>
    <w:rsid w:val="00D57FF6"/>
    <w:rsid w:val="00D61674"/>
    <w:rsid w:val="00D64401"/>
    <w:rsid w:val="00D646D1"/>
    <w:rsid w:val="00D64A3C"/>
    <w:rsid w:val="00D64DE6"/>
    <w:rsid w:val="00D70267"/>
    <w:rsid w:val="00D72438"/>
    <w:rsid w:val="00D75503"/>
    <w:rsid w:val="00D80E4D"/>
    <w:rsid w:val="00D84214"/>
    <w:rsid w:val="00D9433C"/>
    <w:rsid w:val="00DA0AA7"/>
    <w:rsid w:val="00DA4FC6"/>
    <w:rsid w:val="00DB26E2"/>
    <w:rsid w:val="00DB37E9"/>
    <w:rsid w:val="00DB5DDC"/>
    <w:rsid w:val="00DB5EBF"/>
    <w:rsid w:val="00DB717F"/>
    <w:rsid w:val="00DC2158"/>
    <w:rsid w:val="00DC239A"/>
    <w:rsid w:val="00DC5EB0"/>
    <w:rsid w:val="00DD0574"/>
    <w:rsid w:val="00DD10A9"/>
    <w:rsid w:val="00DD1E64"/>
    <w:rsid w:val="00DD2085"/>
    <w:rsid w:val="00DD295D"/>
    <w:rsid w:val="00DD3D90"/>
    <w:rsid w:val="00DD5844"/>
    <w:rsid w:val="00DE05AD"/>
    <w:rsid w:val="00DF3094"/>
    <w:rsid w:val="00DF3EA6"/>
    <w:rsid w:val="00DF754C"/>
    <w:rsid w:val="00E002DF"/>
    <w:rsid w:val="00E007A2"/>
    <w:rsid w:val="00E0325E"/>
    <w:rsid w:val="00E04955"/>
    <w:rsid w:val="00E056A6"/>
    <w:rsid w:val="00E06734"/>
    <w:rsid w:val="00E141F1"/>
    <w:rsid w:val="00E15FD3"/>
    <w:rsid w:val="00E2500C"/>
    <w:rsid w:val="00E25C43"/>
    <w:rsid w:val="00E261A3"/>
    <w:rsid w:val="00E30489"/>
    <w:rsid w:val="00E41595"/>
    <w:rsid w:val="00E43543"/>
    <w:rsid w:val="00E44415"/>
    <w:rsid w:val="00E44F90"/>
    <w:rsid w:val="00E4630C"/>
    <w:rsid w:val="00E47BE1"/>
    <w:rsid w:val="00E50B88"/>
    <w:rsid w:val="00E52A1C"/>
    <w:rsid w:val="00E56DD6"/>
    <w:rsid w:val="00E57233"/>
    <w:rsid w:val="00E6180C"/>
    <w:rsid w:val="00E61A49"/>
    <w:rsid w:val="00E73004"/>
    <w:rsid w:val="00E735DA"/>
    <w:rsid w:val="00E74941"/>
    <w:rsid w:val="00E756BD"/>
    <w:rsid w:val="00E80AB4"/>
    <w:rsid w:val="00E810C1"/>
    <w:rsid w:val="00E82122"/>
    <w:rsid w:val="00E862C3"/>
    <w:rsid w:val="00E92908"/>
    <w:rsid w:val="00E93983"/>
    <w:rsid w:val="00E95829"/>
    <w:rsid w:val="00E95CC9"/>
    <w:rsid w:val="00EA1A58"/>
    <w:rsid w:val="00EA1FC7"/>
    <w:rsid w:val="00EA2B8D"/>
    <w:rsid w:val="00EA323E"/>
    <w:rsid w:val="00EA3E79"/>
    <w:rsid w:val="00EA7C51"/>
    <w:rsid w:val="00EB3343"/>
    <w:rsid w:val="00EB3A13"/>
    <w:rsid w:val="00EB3A92"/>
    <w:rsid w:val="00EC2535"/>
    <w:rsid w:val="00EC5D26"/>
    <w:rsid w:val="00EC6D85"/>
    <w:rsid w:val="00ED3474"/>
    <w:rsid w:val="00ED528E"/>
    <w:rsid w:val="00ED615B"/>
    <w:rsid w:val="00ED6B16"/>
    <w:rsid w:val="00EE00B9"/>
    <w:rsid w:val="00EE27C7"/>
    <w:rsid w:val="00EE3B6A"/>
    <w:rsid w:val="00EF01BF"/>
    <w:rsid w:val="00EF0DB2"/>
    <w:rsid w:val="00EF222E"/>
    <w:rsid w:val="00EF6614"/>
    <w:rsid w:val="00EF6857"/>
    <w:rsid w:val="00F022B9"/>
    <w:rsid w:val="00F026CC"/>
    <w:rsid w:val="00F04804"/>
    <w:rsid w:val="00F04B69"/>
    <w:rsid w:val="00F0538E"/>
    <w:rsid w:val="00F14B63"/>
    <w:rsid w:val="00F15026"/>
    <w:rsid w:val="00F15B85"/>
    <w:rsid w:val="00F21145"/>
    <w:rsid w:val="00F23163"/>
    <w:rsid w:val="00F23972"/>
    <w:rsid w:val="00F2497E"/>
    <w:rsid w:val="00F24EE1"/>
    <w:rsid w:val="00F27053"/>
    <w:rsid w:val="00F301C7"/>
    <w:rsid w:val="00F30488"/>
    <w:rsid w:val="00F30F00"/>
    <w:rsid w:val="00F315E0"/>
    <w:rsid w:val="00F3599B"/>
    <w:rsid w:val="00F35DF4"/>
    <w:rsid w:val="00F402FF"/>
    <w:rsid w:val="00F41714"/>
    <w:rsid w:val="00F41842"/>
    <w:rsid w:val="00F41A46"/>
    <w:rsid w:val="00F43880"/>
    <w:rsid w:val="00F472DD"/>
    <w:rsid w:val="00F51120"/>
    <w:rsid w:val="00F54F7E"/>
    <w:rsid w:val="00F54FE3"/>
    <w:rsid w:val="00F563A6"/>
    <w:rsid w:val="00F57D86"/>
    <w:rsid w:val="00F63C5D"/>
    <w:rsid w:val="00F642F7"/>
    <w:rsid w:val="00F64DF6"/>
    <w:rsid w:val="00F6737B"/>
    <w:rsid w:val="00F673B5"/>
    <w:rsid w:val="00F72FB6"/>
    <w:rsid w:val="00F73A1A"/>
    <w:rsid w:val="00F807FC"/>
    <w:rsid w:val="00F81C29"/>
    <w:rsid w:val="00F85C9A"/>
    <w:rsid w:val="00F8771C"/>
    <w:rsid w:val="00F91DAF"/>
    <w:rsid w:val="00F929B3"/>
    <w:rsid w:val="00F93E7E"/>
    <w:rsid w:val="00F941CA"/>
    <w:rsid w:val="00FA23EC"/>
    <w:rsid w:val="00FA2617"/>
    <w:rsid w:val="00FA3483"/>
    <w:rsid w:val="00FA76C0"/>
    <w:rsid w:val="00FB018A"/>
    <w:rsid w:val="00FB05E1"/>
    <w:rsid w:val="00FB7F1A"/>
    <w:rsid w:val="00FB7F66"/>
    <w:rsid w:val="00FC41CA"/>
    <w:rsid w:val="00FC6A34"/>
    <w:rsid w:val="00FC6E51"/>
    <w:rsid w:val="00FC79BA"/>
    <w:rsid w:val="00FD120E"/>
    <w:rsid w:val="00FD1D24"/>
    <w:rsid w:val="00FE0633"/>
    <w:rsid w:val="00FE0F55"/>
    <w:rsid w:val="00FE1371"/>
    <w:rsid w:val="00FE2C34"/>
    <w:rsid w:val="00FE2F7D"/>
    <w:rsid w:val="00FE425E"/>
    <w:rsid w:val="00FE5C2F"/>
    <w:rsid w:val="00FF14FE"/>
    <w:rsid w:val="00FF1B0E"/>
    <w:rsid w:val="00FF3058"/>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183A1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31">
    <w:name w:val="Light List - Accent 31"/>
    <w:basedOn w:val="TableNormal"/>
    <w:next w:val="LightList-Accent3"/>
    <w:uiPriority w:val="61"/>
    <w:rsid w:val="00CA7215"/>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31">
    <w:name w:val="Light List - Accent 31"/>
    <w:basedOn w:val="TableNormal"/>
    <w:next w:val="LightList-Accent3"/>
    <w:uiPriority w:val="61"/>
    <w:rsid w:val="00CA7215"/>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125586">
      <w:bodyDiv w:val="1"/>
      <w:marLeft w:val="0"/>
      <w:marRight w:val="0"/>
      <w:marTop w:val="0"/>
      <w:marBottom w:val="0"/>
      <w:divBdr>
        <w:top w:val="none" w:sz="0" w:space="0" w:color="auto"/>
        <w:left w:val="none" w:sz="0" w:space="0" w:color="auto"/>
        <w:bottom w:val="none" w:sz="0" w:space="0" w:color="auto"/>
        <w:right w:val="none" w:sz="0" w:space="0" w:color="auto"/>
      </w:divBdr>
      <w:divsChild>
        <w:div w:id="801188588">
          <w:marLeft w:val="0"/>
          <w:marRight w:val="0"/>
          <w:marTop w:val="0"/>
          <w:marBottom w:val="0"/>
          <w:divBdr>
            <w:top w:val="none" w:sz="0" w:space="0" w:color="auto"/>
            <w:left w:val="none" w:sz="0" w:space="0" w:color="auto"/>
            <w:bottom w:val="none" w:sz="0" w:space="0" w:color="auto"/>
            <w:right w:val="none" w:sz="0" w:space="0" w:color="auto"/>
          </w:divBdr>
        </w:div>
        <w:div w:id="586308629">
          <w:marLeft w:val="0"/>
          <w:marRight w:val="0"/>
          <w:marTop w:val="0"/>
          <w:marBottom w:val="0"/>
          <w:divBdr>
            <w:top w:val="none" w:sz="0" w:space="0" w:color="auto"/>
            <w:left w:val="none" w:sz="0" w:space="0" w:color="auto"/>
            <w:bottom w:val="none" w:sz="0" w:space="0" w:color="auto"/>
            <w:right w:val="none" w:sz="0" w:space="0" w:color="auto"/>
          </w:divBdr>
        </w:div>
        <w:div w:id="850802441">
          <w:marLeft w:val="0"/>
          <w:marRight w:val="0"/>
          <w:marTop w:val="0"/>
          <w:marBottom w:val="0"/>
          <w:divBdr>
            <w:top w:val="none" w:sz="0" w:space="0" w:color="auto"/>
            <w:left w:val="none" w:sz="0" w:space="0" w:color="auto"/>
            <w:bottom w:val="none" w:sz="0" w:space="0" w:color="auto"/>
            <w:right w:val="none" w:sz="0" w:space="0" w:color="auto"/>
          </w:divBdr>
        </w:div>
        <w:div w:id="1756587363">
          <w:marLeft w:val="0"/>
          <w:marRight w:val="0"/>
          <w:marTop w:val="0"/>
          <w:marBottom w:val="0"/>
          <w:divBdr>
            <w:top w:val="none" w:sz="0" w:space="0" w:color="auto"/>
            <w:left w:val="none" w:sz="0" w:space="0" w:color="auto"/>
            <w:bottom w:val="none" w:sz="0" w:space="0" w:color="auto"/>
            <w:right w:val="none" w:sz="0" w:space="0" w:color="auto"/>
          </w:divBdr>
        </w:div>
        <w:div w:id="520096978">
          <w:marLeft w:val="0"/>
          <w:marRight w:val="0"/>
          <w:marTop w:val="0"/>
          <w:marBottom w:val="0"/>
          <w:divBdr>
            <w:top w:val="none" w:sz="0" w:space="0" w:color="auto"/>
            <w:left w:val="none" w:sz="0" w:space="0" w:color="auto"/>
            <w:bottom w:val="none" w:sz="0" w:space="0" w:color="auto"/>
            <w:right w:val="none" w:sz="0" w:space="0" w:color="auto"/>
          </w:divBdr>
        </w:div>
        <w:div w:id="1611820826">
          <w:marLeft w:val="0"/>
          <w:marRight w:val="0"/>
          <w:marTop w:val="0"/>
          <w:marBottom w:val="0"/>
          <w:divBdr>
            <w:top w:val="none" w:sz="0" w:space="0" w:color="auto"/>
            <w:left w:val="none" w:sz="0" w:space="0" w:color="auto"/>
            <w:bottom w:val="none" w:sz="0" w:space="0" w:color="auto"/>
            <w:right w:val="none" w:sz="0" w:space="0" w:color="auto"/>
          </w:divBdr>
        </w:div>
        <w:div w:id="1372538779">
          <w:marLeft w:val="0"/>
          <w:marRight w:val="0"/>
          <w:marTop w:val="0"/>
          <w:marBottom w:val="0"/>
          <w:divBdr>
            <w:top w:val="none" w:sz="0" w:space="0" w:color="auto"/>
            <w:left w:val="none" w:sz="0" w:space="0" w:color="auto"/>
            <w:bottom w:val="none" w:sz="0" w:space="0" w:color="auto"/>
            <w:right w:val="none" w:sz="0" w:space="0" w:color="auto"/>
          </w:divBdr>
        </w:div>
      </w:divsChild>
    </w:div>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hyperlink" Target="https://www.epa.gov/benmap/benmap-ce-training-materials"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image" Target="media/image51.PNG"/><Relationship Id="rId7" Type="http://schemas.openxmlformats.org/officeDocument/2006/relationships/styles" Target="styles.xml"/><Relationship Id="rId71"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3.png"/><Relationship Id="rId11" Type="http://schemas.openxmlformats.org/officeDocument/2006/relationships/footnotes" Target="footnotes.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40.png"/><Relationship Id="rId61" Type="http://schemas.openxmlformats.org/officeDocument/2006/relationships/image" Target="media/image44.png"/><Relationship Id="rId10" Type="http://schemas.openxmlformats.org/officeDocument/2006/relationships/webSettings" Target="webSettings.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hyperlink" Target="https://fred.stlouisfed.org/categories/32264" TargetMode="External"/><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8" Type="http://schemas.microsoft.com/office/2007/relationships/stylesWithEffects" Target="stylesWithEffects.xml"/><Relationship Id="rId51" Type="http://schemas.openxmlformats.org/officeDocument/2006/relationships/image" Target="media/image34.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www.epa.gov/benmap/benmap-downloads"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2.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4.xml><?xml version="1.0" encoding="utf-8"?>
<ds:datastoreItem xmlns:ds="http://schemas.openxmlformats.org/officeDocument/2006/customXml" ds:itemID="{8F6139EA-5E07-4847-9CD5-D1021C73A8C5}">
  <ds:schemaRefs>
    <ds:schemaRef ds:uri="http://purl.org/dc/elements/1.1/"/>
    <ds:schemaRef ds:uri="http://schemas.microsoft.com/office/2006/metadata/properties"/>
    <ds:schemaRef ds:uri="http://schemas.microsoft.com/office/infopath/2007/PartnerControls"/>
    <ds:schemaRef ds:uri="http://purl.org/dc/terms/"/>
    <ds:schemaRef ds:uri="http://schemas.microsoft.com/office/2006/documentManagement/types"/>
    <ds:schemaRef ds:uri="http://schemas.microsoft.com/sharepoint.v3"/>
    <ds:schemaRef ds:uri="http://purl.org/dc/dcmitype/"/>
    <ds:schemaRef ds:uri="http://schemas.openxmlformats.org/package/2006/metadata/core-properties"/>
    <ds:schemaRef ds:uri="http://schemas.microsoft.com/sharepoint/v3"/>
    <ds:schemaRef ds:uri="a5cdfec9-6c42-4416-9938-6d01166e3ae1"/>
    <ds:schemaRef ds:uri="http://schemas.microsoft.com/sharepoint/v3/fields"/>
    <ds:schemaRef ds:uri="4ffa91fb-a0ff-4ac5-b2db-65c790d184a4"/>
    <ds:schemaRef ds:uri="http://www.w3.org/XML/1998/namespace"/>
  </ds:schemaRefs>
</ds:datastoreItem>
</file>

<file path=customXml/itemProps5.xml><?xml version="1.0" encoding="utf-8"?>
<ds:datastoreItem xmlns:ds="http://schemas.openxmlformats.org/officeDocument/2006/customXml" ds:itemID="{D33A9E44-A198-4ED1-AA05-0A6FF6E749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F63A51F2.dotm</Template>
  <TotalTime>8</TotalTime>
  <Pages>54</Pages>
  <Words>9864</Words>
  <Characters>56226</Characters>
  <Application>Microsoft Office Word</Application>
  <DocSecurity>0</DocSecurity>
  <Lines>468</Lines>
  <Paragraphs>131</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65959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Henry Roman</cp:lastModifiedBy>
  <cp:revision>3</cp:revision>
  <cp:lastPrinted>2018-11-16T17:00:00Z</cp:lastPrinted>
  <dcterms:created xsi:type="dcterms:W3CDTF">2019-02-14T15:03:00Z</dcterms:created>
  <dcterms:modified xsi:type="dcterms:W3CDTF">2019-02-15T19:06:00Z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